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61B5A816"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E1B0F">
            <w:rPr>
              <w:rFonts w:ascii="Arial" w:hAnsi="Arial" w:cs="Arial"/>
              <w:b/>
              <w:sz w:val="24"/>
            </w:rPr>
            <w:t>#94bis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F62160" w:rsidRPr="00F62160">
            <w:rPr>
              <w:rFonts w:ascii="Arial" w:hAnsi="Arial" w:cs="Arial"/>
              <w:b/>
              <w:sz w:val="24"/>
            </w:rPr>
            <w:t>R1-1810738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2CC1EC13" w:rsidR="00425159" w:rsidRPr="00425159" w:rsidRDefault="005B0B95" w:rsidP="00425159">
          <w:pPr>
            <w:spacing w:after="0"/>
            <w:ind w:left="1988" w:hanging="1988"/>
            <w:jc w:val="both"/>
            <w:rPr>
              <w:rFonts w:ascii="Arial" w:hAnsi="Arial" w:cs="Arial"/>
              <w:b/>
              <w:sz w:val="24"/>
            </w:rPr>
          </w:pPr>
          <w:r w:rsidRPr="00E16928">
            <w:rPr>
              <w:rFonts w:ascii="Arial" w:hAnsi="Arial" w:cs="Arial"/>
              <w:b/>
              <w:sz w:val="24"/>
            </w:rPr>
            <w:t xml:space="preserve">Chengdu, </w:t>
          </w:r>
          <w:r>
            <w:rPr>
              <w:rFonts w:ascii="Arial" w:hAnsi="Arial" w:cs="Arial"/>
              <w:b/>
              <w:sz w:val="24"/>
            </w:rPr>
            <w:t>China</w:t>
          </w:r>
          <w:r w:rsidRPr="00E16928">
            <w:rPr>
              <w:rFonts w:ascii="Arial" w:hAnsi="Arial" w:cs="Arial"/>
              <w:b/>
              <w:sz w:val="24"/>
            </w:rPr>
            <w:t xml:space="preserve">, </w:t>
          </w:r>
          <w:r>
            <w:rPr>
              <w:rFonts w:ascii="Arial" w:hAnsi="Arial" w:cs="Arial"/>
              <w:b/>
              <w:sz w:val="24"/>
            </w:rPr>
            <w:t>October</w:t>
          </w:r>
          <w:r w:rsidRPr="00E16928">
            <w:rPr>
              <w:rFonts w:ascii="Arial" w:hAnsi="Arial" w:cs="Arial"/>
              <w:b/>
              <w:sz w:val="24"/>
            </w:rPr>
            <w:t xml:space="preserve"> </w:t>
          </w:r>
          <w:r>
            <w:rPr>
              <w:rFonts w:ascii="Arial" w:hAnsi="Arial" w:cs="Arial"/>
              <w:b/>
              <w:sz w:val="24"/>
            </w:rPr>
            <w:t>8</w:t>
          </w:r>
          <w:r w:rsidRPr="00E16928">
            <w:rPr>
              <w:rFonts w:ascii="Arial" w:hAnsi="Arial" w:cs="Arial"/>
              <w:b/>
              <w:sz w:val="24"/>
            </w:rPr>
            <w:t xml:space="preserve">th – </w:t>
          </w:r>
          <w:r>
            <w:rPr>
              <w:rFonts w:ascii="Arial" w:hAnsi="Arial" w:cs="Arial"/>
              <w:b/>
              <w:sz w:val="24"/>
            </w:rPr>
            <w:t>1</w:t>
          </w:r>
          <w:r w:rsidRPr="00E16928">
            <w:rPr>
              <w:rFonts w:ascii="Arial" w:hAnsi="Arial" w:cs="Arial"/>
              <w:b/>
              <w:sz w:val="24"/>
            </w:rPr>
            <w:t>2th,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42336681"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B8341E" w:rsidRPr="00B8341E">
            <w:rPr>
              <w:rFonts w:ascii="Arial" w:hAnsi="Arial" w:cs="Arial"/>
              <w:b/>
              <w:sz w:val="24"/>
            </w:rPr>
            <w:t>DL quality reporting in Msg3 for eMTC</w:t>
          </w:r>
        </w:sdtContent>
      </w:sdt>
    </w:p>
    <w:p w14:paraId="233C83DF" w14:textId="204326E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6.2.1.</w:t>
      </w:r>
      <w:r w:rsidR="00B8341E">
        <w:rPr>
          <w:rFonts w:ascii="Arial" w:hAnsi="Arial" w:cs="Arial"/>
          <w:b/>
          <w:sz w:val="24"/>
        </w:rPr>
        <w:t>5</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rPr>
          <w:rFonts w:cs="Arial"/>
          <w:sz w:val="32"/>
          <w:szCs w:val="32"/>
          <w:lang w:val="en-US"/>
        </w:rPr>
      </w:pPr>
      <w:r w:rsidRPr="006969BE">
        <w:rPr>
          <w:rFonts w:cs="Arial"/>
          <w:sz w:val="32"/>
          <w:szCs w:val="32"/>
          <w:lang w:val="en-US"/>
        </w:rPr>
        <w:t>Introduction</w:t>
      </w:r>
    </w:p>
    <w:p w14:paraId="770D7545" w14:textId="1A4C2678" w:rsidR="006C2BFC" w:rsidRDefault="006C2BFC" w:rsidP="006C2BFC">
      <w:pPr>
        <w:pStyle w:val="TdocText"/>
      </w:pPr>
      <w:r>
        <w:t xml:space="preserve">In RAN#80 meeting, a new work item (WI) on Rel-16 MTC enhancements was approved </w:t>
      </w:r>
      <w:r>
        <w:fldChar w:fldCharType="begin"/>
      </w:r>
      <w:r>
        <w:instrText xml:space="preserve"> REF _Ref513808269 \r \h </w:instrText>
      </w:r>
      <w:r>
        <w:fldChar w:fldCharType="separate"/>
      </w:r>
      <w:r>
        <w:t>[1]</w:t>
      </w:r>
      <w:r>
        <w:fldChar w:fldCharType="end"/>
      </w:r>
      <w:r>
        <w:t>. One objective of the WI is to improve DL transmission efficiency by:</w:t>
      </w:r>
    </w:p>
    <w:p w14:paraId="69FAA165" w14:textId="5A58C2D7" w:rsidR="00EC77F9" w:rsidRDefault="006C2BFC" w:rsidP="006C2BFC">
      <w:pPr>
        <w:pStyle w:val="TdocText"/>
      </w:pPr>
      <w:r>
        <w:t>Specify quality report in MSG3 at least for EDT [RAN1, RAN2].</w:t>
      </w:r>
    </w:p>
    <w:p w14:paraId="31146DB0" w14:textId="76FB0806" w:rsidR="006C2BFC" w:rsidRDefault="006C2BFC" w:rsidP="00366D26">
      <w:pPr>
        <w:pStyle w:val="TdocText"/>
      </w:pPr>
      <w:r>
        <w:t>In RAN1#94 meeting, the following agreements were made regarding the support of quality report in Msg.3 for LTE eMTC</w:t>
      </w:r>
      <w:r w:rsidR="00D069FB">
        <w:t xml:space="preserve"> </w:t>
      </w:r>
      <w:r w:rsidR="00D069FB">
        <w:fldChar w:fldCharType="begin"/>
      </w:r>
      <w:r w:rsidR="00D069FB">
        <w:instrText xml:space="preserve"> REF _Ref525477075 \r \h </w:instrText>
      </w:r>
      <w:r w:rsidR="00D069FB">
        <w:fldChar w:fldCharType="separate"/>
      </w:r>
      <w:r w:rsidR="00D069FB">
        <w:t>[2]</w:t>
      </w:r>
      <w:r w:rsidR="00D069FB">
        <w:fldChar w:fldCharType="end"/>
      </w:r>
      <w:r>
        <w:t>:</w:t>
      </w:r>
    </w:p>
    <w:tbl>
      <w:tblPr>
        <w:tblStyle w:val="TableGrid"/>
        <w:tblW w:w="0" w:type="auto"/>
        <w:tblLook w:val="04A0" w:firstRow="1" w:lastRow="0" w:firstColumn="1" w:lastColumn="0" w:noHBand="0" w:noVBand="1"/>
      </w:tblPr>
      <w:tblGrid>
        <w:gridCol w:w="9962"/>
      </w:tblGrid>
      <w:tr w:rsidR="0042085B" w14:paraId="761B7E6C" w14:textId="77777777" w:rsidTr="0042085B">
        <w:tc>
          <w:tcPr>
            <w:tcW w:w="9962" w:type="dxa"/>
          </w:tcPr>
          <w:p w14:paraId="5731120C" w14:textId="77777777" w:rsidR="007006F2" w:rsidRPr="00505382" w:rsidRDefault="007006F2" w:rsidP="007006F2">
            <w:pPr>
              <w:rPr>
                <w:b/>
                <w:szCs w:val="32"/>
                <w:highlight w:val="green"/>
                <w:lang w:eastAsia="x-none"/>
              </w:rPr>
            </w:pPr>
            <w:r w:rsidRPr="00505382">
              <w:rPr>
                <w:b/>
                <w:szCs w:val="32"/>
                <w:highlight w:val="green"/>
                <w:lang w:eastAsia="x-none"/>
              </w:rPr>
              <w:t>Agreement</w:t>
            </w:r>
          </w:p>
          <w:p w14:paraId="108E2C15" w14:textId="77777777" w:rsidR="007006F2" w:rsidRPr="00E1704D" w:rsidRDefault="007006F2" w:rsidP="007006F2">
            <w:pPr>
              <w:pStyle w:val="ListParagraph"/>
              <w:ind w:left="0"/>
              <w:rPr>
                <w:szCs w:val="32"/>
              </w:rPr>
            </w:pPr>
            <w:r w:rsidRPr="00E1704D">
              <w:rPr>
                <w:szCs w:val="32"/>
              </w:rPr>
              <w:t xml:space="preserve">Prioritize </w:t>
            </w:r>
            <w:r w:rsidRPr="00E1704D">
              <w:rPr>
                <w:rFonts w:hint="eastAsia"/>
                <w:szCs w:val="32"/>
              </w:rPr>
              <w:t>the following alternatives for DL quality report in Msg3 in MTC, for CE Mode A and CE Mode B separately:</w:t>
            </w:r>
          </w:p>
          <w:p w14:paraId="393DCD50" w14:textId="77777777" w:rsidR="007006F2" w:rsidRPr="00E1704D" w:rsidRDefault="007006F2" w:rsidP="007006F2">
            <w:pPr>
              <w:pStyle w:val="ListParagraph"/>
              <w:numPr>
                <w:ilvl w:val="1"/>
                <w:numId w:val="10"/>
              </w:numPr>
              <w:rPr>
                <w:szCs w:val="32"/>
                <w:lang w:eastAsia="zh-CN"/>
              </w:rPr>
            </w:pPr>
            <w:r w:rsidRPr="00E1704D">
              <w:rPr>
                <w:rFonts w:hint="eastAsia"/>
                <w:szCs w:val="32"/>
                <w:lang w:eastAsia="zh-CN"/>
              </w:rPr>
              <w:t>CQI (for CE Mode A)</w:t>
            </w:r>
          </w:p>
          <w:p w14:paraId="12FA4BEF" w14:textId="77777777" w:rsidR="007006F2" w:rsidRPr="00E1704D" w:rsidRDefault="007006F2" w:rsidP="007006F2">
            <w:pPr>
              <w:pStyle w:val="ListParagraph"/>
              <w:numPr>
                <w:ilvl w:val="1"/>
                <w:numId w:val="10"/>
              </w:numPr>
              <w:rPr>
                <w:szCs w:val="32"/>
                <w:lang w:eastAsia="zh-CN"/>
              </w:rPr>
            </w:pPr>
            <w:r w:rsidRPr="00E1704D">
              <w:rPr>
                <w:szCs w:val="32"/>
                <w:lang w:eastAsia="zh-CN"/>
              </w:rPr>
              <w:t xml:space="preserve">Repetition number related to UE decoding of actual or hypothetical MPDCCH/PDSCH </w:t>
            </w:r>
          </w:p>
          <w:p w14:paraId="273FC972" w14:textId="77777777" w:rsidR="007006F2" w:rsidRPr="00E1704D" w:rsidRDefault="007006F2" w:rsidP="007006F2">
            <w:pPr>
              <w:pStyle w:val="ListParagraph"/>
              <w:numPr>
                <w:ilvl w:val="2"/>
                <w:numId w:val="10"/>
              </w:numPr>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551FE80A" w14:textId="77777777" w:rsidR="007006F2" w:rsidRPr="00E1704D" w:rsidRDefault="007006F2" w:rsidP="007006F2">
            <w:pPr>
              <w:pStyle w:val="ListParagraph"/>
              <w:numPr>
                <w:ilvl w:val="1"/>
                <w:numId w:val="10"/>
              </w:numPr>
              <w:rPr>
                <w:szCs w:val="32"/>
                <w:lang w:eastAsia="zh-CN"/>
              </w:rPr>
            </w:pPr>
            <w:r w:rsidRPr="00E1704D">
              <w:rPr>
                <w:rFonts w:hint="eastAsia"/>
                <w:szCs w:val="32"/>
                <w:lang w:eastAsia="zh-CN"/>
              </w:rPr>
              <w:t>RSRP/RSRQ</w:t>
            </w:r>
          </w:p>
          <w:p w14:paraId="4415A85E" w14:textId="77777777" w:rsidR="007006F2" w:rsidRPr="00E1704D" w:rsidRDefault="007006F2" w:rsidP="007006F2">
            <w:pPr>
              <w:rPr>
                <w:szCs w:val="32"/>
                <w:lang w:eastAsia="x-none"/>
              </w:rPr>
            </w:pPr>
            <w:r w:rsidRPr="00E1704D">
              <w:rPr>
                <w:szCs w:val="32"/>
                <w:lang w:eastAsia="x-none"/>
              </w:rPr>
              <w:t>Companies are encouraged to provide details and/or performance evaluation results</w:t>
            </w:r>
          </w:p>
          <w:p w14:paraId="3A9BB7D2" w14:textId="77777777" w:rsidR="007006F2" w:rsidRPr="00AA4C2D" w:rsidRDefault="007006F2" w:rsidP="007006F2">
            <w:pPr>
              <w:rPr>
                <w:b/>
                <w:highlight w:val="green"/>
              </w:rPr>
            </w:pPr>
            <w:r w:rsidRPr="00AA4C2D">
              <w:rPr>
                <w:b/>
                <w:highlight w:val="green"/>
              </w:rPr>
              <w:t>Agreement</w:t>
            </w:r>
          </w:p>
          <w:p w14:paraId="02E7BD9F" w14:textId="77777777" w:rsidR="007006F2" w:rsidRPr="00AA4C2D" w:rsidRDefault="007006F2" w:rsidP="007006F2">
            <w:r w:rsidRPr="00AA4C2D">
              <w:t xml:space="preserve">Whether the </w:t>
            </w:r>
            <w:r w:rsidRPr="00AA4C2D">
              <w:rPr>
                <w:rFonts w:hint="eastAsia"/>
              </w:rPr>
              <w:t>DL quality report is</w:t>
            </w:r>
            <w:r w:rsidRPr="00AA4C2D">
              <w:t xml:space="preserve"> included</w:t>
            </w:r>
            <w:r w:rsidRPr="00AA4C2D">
              <w:rPr>
                <w:rFonts w:hint="eastAsia"/>
              </w:rPr>
              <w:t xml:space="preserve"> in Msg3 </w:t>
            </w:r>
            <w:r w:rsidRPr="00AA4C2D">
              <w:t xml:space="preserve">is </w:t>
            </w:r>
            <w:r w:rsidRPr="00AA4C2D">
              <w:rPr>
                <w:rFonts w:hint="eastAsia"/>
              </w:rPr>
              <w:t>in</w:t>
            </w:r>
            <w:r w:rsidRPr="00AA4C2D">
              <w:t>dicated in SIB and/or RAR.</w:t>
            </w:r>
            <w:r w:rsidRPr="00AA4C2D">
              <w:rPr>
                <w:rFonts w:hint="eastAsia"/>
              </w:rPr>
              <w:t xml:space="preserve"> </w:t>
            </w:r>
          </w:p>
          <w:p w14:paraId="2EF4883E" w14:textId="45F5596B" w:rsidR="0042085B" w:rsidRPr="007006F2" w:rsidRDefault="007006F2" w:rsidP="007006F2">
            <w:r w:rsidRPr="00AA4C2D">
              <w:t>Above applies in case the UE supports DL quality report in Msg3.</w:t>
            </w:r>
          </w:p>
        </w:tc>
      </w:tr>
    </w:tbl>
    <w:p w14:paraId="65BC3CC1" w14:textId="396027BC" w:rsidR="00354A1B" w:rsidRDefault="007006F2" w:rsidP="00366D26">
      <w:pPr>
        <w:pStyle w:val="TdocText"/>
      </w:pPr>
      <w:r w:rsidRPr="007006F2">
        <w:t>With DL quality report in Msg3 at least for EDT, the eNB can have a better knowledge of DL channel status, which benefits the efficient scheduling of DL transmissions after Msg2, especially when the channel quality of DL and UL is quite different. In this contribution, we share our views on the design options for the support of DL channel quality report in Msg3, including aspects on configuration of this feature, quality report metric, measurement reference resource and Msg3 design.</w:t>
      </w:r>
    </w:p>
    <w:p w14:paraId="283D0D34" w14:textId="77777777" w:rsidR="007006F2" w:rsidRPr="00366D26" w:rsidRDefault="007006F2" w:rsidP="007006F2"/>
    <w:p w14:paraId="0A139762" w14:textId="22043D9F" w:rsidR="00867642" w:rsidRDefault="00F377E1" w:rsidP="00867642">
      <w:pPr>
        <w:pStyle w:val="Heading1"/>
        <w:numPr>
          <w:ilvl w:val="0"/>
          <w:numId w:val="2"/>
        </w:numPr>
        <w:rPr>
          <w:rFonts w:cs="Arial"/>
          <w:sz w:val="32"/>
          <w:szCs w:val="32"/>
          <w:lang w:val="en-US"/>
        </w:rPr>
      </w:pPr>
      <w:r w:rsidRPr="00F377E1">
        <w:rPr>
          <w:rFonts w:cs="Arial"/>
          <w:sz w:val="32"/>
          <w:szCs w:val="32"/>
          <w:lang w:val="en-US"/>
        </w:rPr>
        <w:t>Design of DL quality report in Msg3</w:t>
      </w:r>
    </w:p>
    <w:p w14:paraId="6D816C32" w14:textId="77777777" w:rsidR="00F377E1" w:rsidRDefault="00F377E1" w:rsidP="00287E48">
      <w:pPr>
        <w:pStyle w:val="Heading2"/>
        <w:numPr>
          <w:ilvl w:val="1"/>
          <w:numId w:val="2"/>
        </w:numPr>
        <w:ind w:left="0" w:firstLine="0"/>
        <w:rPr>
          <w:sz w:val="28"/>
        </w:rPr>
      </w:pPr>
      <w:bookmarkStart w:id="0" w:name="_Ref521588416"/>
      <w:r w:rsidRPr="00287E48">
        <w:rPr>
          <w:sz w:val="28"/>
        </w:rPr>
        <w:t>Configuration and UE capability</w:t>
      </w:r>
      <w:bookmarkEnd w:id="0"/>
    </w:p>
    <w:p w14:paraId="2A9B2722" w14:textId="6C0D6C5B" w:rsidR="00517DAD" w:rsidRDefault="00517DAD" w:rsidP="00517DAD">
      <w:pPr>
        <w:pStyle w:val="TdocText"/>
      </w:pPr>
      <w:r>
        <w:t>For configuration of DL quality report in Msg3 for eMTC, it can be configured semi-statically by higher layer signaling in a cell-specific manner.</w:t>
      </w:r>
    </w:p>
    <w:p w14:paraId="1D391447" w14:textId="138D01D2" w:rsidR="00517DAD" w:rsidRDefault="00517DAD" w:rsidP="00517DAD">
      <w:pPr>
        <w:pStyle w:val="TdocText"/>
      </w:pPr>
      <w:r>
        <w:lastRenderedPageBreak/>
        <w:t>The support of DL quality report should be UE capability. However, for initial access, the UE has not reported its capability yet during the random access procedure. Therefore, whether or how to indicate the UE capability should be studied. One option is to configure dedicated PRACH resources for UE supporting DL quality report in Msg3. However, considering the need of PRACH partitioning for EDT and the existence of legacy eMTC UEs, this option may impact the system capacity and, thus, is not preferred. On the other hand, the UL grant can be designed to enable the scheduling of both Msg3 without DL quality report and Msg3 with DL quality report, as elaborated in Section 2.4. It can be up to UE to select which one to follow. With this method, there would be no need of UE capability indication for suppor</w:t>
      </w:r>
      <w:r w:rsidR="000C3BCB">
        <w:t>t of DL quality report in Msg3.</w:t>
      </w:r>
    </w:p>
    <w:p w14:paraId="0C52454C" w14:textId="77777777" w:rsidR="00867642" w:rsidRDefault="00867642" w:rsidP="00867642">
      <w:pPr>
        <w:rPr>
          <w:lang w:eastAsia="zh-CN"/>
        </w:rPr>
      </w:pPr>
    </w:p>
    <w:p w14:paraId="4B3924B7" w14:textId="045FB519" w:rsidR="00867642" w:rsidRPr="00A57355" w:rsidRDefault="008D4414" w:rsidP="00867642">
      <w:pPr>
        <w:pStyle w:val="TdocProposal"/>
      </w:pPr>
      <w:r w:rsidRPr="008D4414">
        <w:t>Observation 1:</w:t>
      </w:r>
    </w:p>
    <w:p w14:paraId="0C56A712" w14:textId="3B983A8F" w:rsidR="00867642" w:rsidRDefault="008D4414" w:rsidP="008D4414">
      <w:pPr>
        <w:pStyle w:val="TdocProposalText"/>
      </w:pPr>
      <w:r w:rsidRPr="008D4414">
        <w:t>Indication of UE capability for support of DL quality report in Msg3 via PRACH partitioning would impact system capacity.</w:t>
      </w:r>
    </w:p>
    <w:p w14:paraId="3942AB45" w14:textId="77777777" w:rsidR="00A846BB" w:rsidRPr="00E42140" w:rsidRDefault="00A846BB" w:rsidP="00287E48"/>
    <w:p w14:paraId="26C36E48" w14:textId="77777777" w:rsidR="00A846BB" w:rsidRPr="00994D09" w:rsidRDefault="00A846BB" w:rsidP="00287E48">
      <w:pPr>
        <w:pStyle w:val="TdocProposal"/>
      </w:pPr>
      <w:r>
        <w:t>Proposal 1:</w:t>
      </w:r>
    </w:p>
    <w:p w14:paraId="326A9A12" w14:textId="77777777" w:rsidR="00A846BB" w:rsidRDefault="00A846BB" w:rsidP="00287E48">
      <w:pPr>
        <w:pStyle w:val="TdocProposalText"/>
      </w:pPr>
      <w:r>
        <w:t>The DL quality report in Msg3 is configured semi-statically by higher layer signaling in a cell-specific manner.</w:t>
      </w:r>
    </w:p>
    <w:p w14:paraId="3EA57D2E" w14:textId="77777777" w:rsidR="00A846BB" w:rsidRDefault="00A846BB" w:rsidP="00287E48">
      <w:pPr>
        <w:pStyle w:val="TdocProposalText"/>
      </w:pPr>
      <w:r>
        <w:t>It is UE capability whether the DL quality report in Msg3 is supported.</w:t>
      </w:r>
    </w:p>
    <w:p w14:paraId="6DC022FA" w14:textId="77777777" w:rsidR="00A846BB" w:rsidRDefault="00A846BB" w:rsidP="00287E48">
      <w:pPr>
        <w:pStyle w:val="TdocProposalText"/>
        <w:numPr>
          <w:ilvl w:val="1"/>
          <w:numId w:val="6"/>
        </w:numPr>
      </w:pPr>
      <w:r>
        <w:t>The design of UL grant scheduling Msg3 should enable UE to choose whether DL quality report is transmitted in Msg3 or not, which requires no report of UE capability.</w:t>
      </w:r>
    </w:p>
    <w:p w14:paraId="73541AE7" w14:textId="77777777" w:rsidR="00867642" w:rsidRDefault="00867642" w:rsidP="00867642">
      <w:pPr>
        <w:rPr>
          <w:lang w:eastAsia="zh-CN"/>
        </w:rPr>
      </w:pPr>
    </w:p>
    <w:p w14:paraId="6986E9BF" w14:textId="77C23E38" w:rsidR="009A76E4" w:rsidRDefault="009A76E4" w:rsidP="00287E48">
      <w:pPr>
        <w:pStyle w:val="Heading2"/>
        <w:numPr>
          <w:ilvl w:val="1"/>
          <w:numId w:val="2"/>
        </w:numPr>
        <w:ind w:left="0" w:firstLine="0"/>
        <w:rPr>
          <w:sz w:val="28"/>
        </w:rPr>
      </w:pPr>
      <w:bookmarkStart w:id="1" w:name="_Ref521586071"/>
      <w:r w:rsidRPr="00287E48">
        <w:rPr>
          <w:sz w:val="28"/>
        </w:rPr>
        <w:t>Quality report metric</w:t>
      </w:r>
      <w:bookmarkEnd w:id="1"/>
    </w:p>
    <w:p w14:paraId="6205D576" w14:textId="5EC96E9C" w:rsidR="004A04CB" w:rsidRDefault="004A04CB" w:rsidP="00287E48">
      <w:pPr>
        <w:pStyle w:val="TdocText"/>
        <w:rPr>
          <w:lang w:eastAsia="zh-CN"/>
        </w:rPr>
      </w:pPr>
      <w:r>
        <w:rPr>
          <w:lang w:eastAsia="zh-CN"/>
        </w:rPr>
        <w:t>Recall that in Rel-13 eMTC, CQI feedback is supported in CE mode A. The same report metric can be extended to DL quality report in Msg3. The existing CQI table in Rel-13 or the CQI tables introduced in Rel-15 can be reused. The parameter R</w:t>
      </w:r>
      <w:r>
        <w:rPr>
          <w:vertAlign w:val="superscript"/>
          <w:lang w:eastAsia="zh-CN"/>
        </w:rPr>
        <w:t>CSI</w:t>
      </w:r>
      <w:r>
        <w:rPr>
          <w:lang w:eastAsia="zh-CN"/>
        </w:rPr>
        <w:t xml:space="preserve">, if used, can be indicated by higher layer signaling (e.g. SIB) or be determined as a predefined mapping from Rmax configured for </w:t>
      </w:r>
      <w:r w:rsidR="00F01DEC">
        <w:rPr>
          <w:lang w:eastAsia="zh-CN"/>
        </w:rPr>
        <w:t>Type</w:t>
      </w:r>
      <w:r>
        <w:rPr>
          <w:lang w:eastAsia="zh-CN"/>
        </w:rPr>
        <w:t xml:space="preserve">-2 CSS. When frequency hopping is configured for MPDCCH in </w:t>
      </w:r>
      <w:r w:rsidR="00F01DEC">
        <w:rPr>
          <w:lang w:eastAsia="zh-CN"/>
        </w:rPr>
        <w:t>Type</w:t>
      </w:r>
      <w:r>
        <w:rPr>
          <w:lang w:eastAsia="zh-CN"/>
        </w:rPr>
        <w:t>-2 CSS, wideband CQI is reported, otherwise, subband CQI as defined in Rel-13 eMTC is reported.</w:t>
      </w:r>
    </w:p>
    <w:p w14:paraId="3BEE45C2" w14:textId="5CB20DA9" w:rsidR="0085504F" w:rsidRDefault="004A04CB" w:rsidP="00287E48">
      <w:pPr>
        <w:pStyle w:val="TdocText"/>
        <w:rPr>
          <w:lang w:eastAsia="zh-CN"/>
        </w:rPr>
      </w:pPr>
      <w:r>
        <w:rPr>
          <w:lang w:eastAsia="zh-CN"/>
        </w:rPr>
        <w:t>Alternatively, similar to the DL quality report in Msg3 for Rel-14 NB-IoT, the number of repetitions that the UE needs to decode hypothetical MPDCCH with BLER of 1% can be adopted as the quality report metric.</w:t>
      </w:r>
      <w:r w:rsidR="00D56934">
        <w:rPr>
          <w:lang w:eastAsia="zh-CN"/>
        </w:rPr>
        <w:t xml:space="preserve"> It should be noted that this kind of quality metric can be also used in CE mode B.</w:t>
      </w:r>
    </w:p>
    <w:p w14:paraId="758812C9" w14:textId="143B0C39" w:rsidR="004A04CB" w:rsidRPr="004A04CB" w:rsidRDefault="0085504F" w:rsidP="00287E48">
      <w:pPr>
        <w:pStyle w:val="TdocText"/>
        <w:rPr>
          <w:rFonts w:ascii="Times" w:hAnsi="Times" w:cs="Times"/>
          <w:color w:val="000000"/>
          <w:lang w:val="en-GB"/>
        </w:rPr>
      </w:pPr>
      <w:r>
        <w:rPr>
          <w:lang w:eastAsia="zh-CN"/>
        </w:rPr>
        <w:t xml:space="preserve">Based on that, it seems reasonable to </w:t>
      </w:r>
      <w:r w:rsidR="00C77A6F">
        <w:rPr>
          <w:lang w:eastAsia="zh-CN"/>
        </w:rPr>
        <w:t>consider</w:t>
      </w:r>
      <w:r>
        <w:rPr>
          <w:lang w:eastAsia="zh-CN"/>
        </w:rPr>
        <w:t xml:space="preserve"> CQI as the DL channel quality metric for CE mode A and the number of </w:t>
      </w:r>
      <w:r w:rsidR="00C77A6F">
        <w:rPr>
          <w:lang w:eastAsia="zh-CN"/>
        </w:rPr>
        <w:t xml:space="preserve">MPDCCH </w:t>
      </w:r>
      <w:r>
        <w:rPr>
          <w:lang w:eastAsia="zh-CN"/>
        </w:rPr>
        <w:t>repetitions for CE mode B. However</w:t>
      </w:r>
      <w:r w:rsidR="00F803F5">
        <w:rPr>
          <w:lang w:eastAsia="zh-CN"/>
        </w:rPr>
        <w:t>, after reception of RAR and before transmission of Msg3</w:t>
      </w:r>
      <w:r w:rsidR="00FB4AE5">
        <w:rPr>
          <w:lang w:eastAsia="zh-CN"/>
        </w:rPr>
        <w:t xml:space="preserve">, the </w:t>
      </w:r>
      <w:r w:rsidR="00D56934">
        <w:rPr>
          <w:lang w:eastAsia="zh-CN"/>
        </w:rPr>
        <w:t xml:space="preserve">UE may not be associated with a particular CE mode. Therefore, </w:t>
      </w:r>
      <w:r w:rsidR="00AB2039">
        <w:rPr>
          <w:lang w:eastAsia="zh-CN"/>
        </w:rPr>
        <w:t xml:space="preserve">it’s proposed that the distinction between the DL quality metrics is defined </w:t>
      </w:r>
      <w:r w:rsidR="00AB2039" w:rsidRPr="00AB2039">
        <w:rPr>
          <w:lang w:eastAsia="zh-CN"/>
        </w:rPr>
        <w:t>a</w:t>
      </w:r>
      <w:r w:rsidR="00AB2039">
        <w:rPr>
          <w:lang w:eastAsia="zh-CN"/>
        </w:rPr>
        <w:t>s a</w:t>
      </w:r>
      <w:r w:rsidR="00AB2039" w:rsidRPr="00AB2039">
        <w:rPr>
          <w:lang w:eastAsia="zh-CN"/>
        </w:rPr>
        <w:t xml:space="preserve"> function of the PRACH CE levels</w:t>
      </w:r>
      <w:r w:rsidR="00F2305F">
        <w:rPr>
          <w:lang w:eastAsia="zh-CN"/>
        </w:rPr>
        <w:t>, following Rel-13 approach</w:t>
      </w:r>
      <w:r w:rsidR="00AB2039">
        <w:rPr>
          <w:lang w:eastAsia="zh-CN"/>
        </w:rPr>
        <w:t xml:space="preserve">. </w:t>
      </w:r>
      <w:r w:rsidR="00921BC8" w:rsidRPr="00921BC8">
        <w:rPr>
          <w:lang w:eastAsia="zh-CN"/>
        </w:rPr>
        <w:t xml:space="preserve">Specifically, the UE reports CQI as the DL quality metric if the PRACH CE level corresponding to the successfully received Msg2 belongs to CE level 0 or 1, and reports </w:t>
      </w:r>
      <w:r w:rsidR="00921BC8">
        <w:rPr>
          <w:lang w:eastAsia="zh-CN"/>
        </w:rPr>
        <w:t xml:space="preserve">the number </w:t>
      </w:r>
      <w:r w:rsidR="00921BC8" w:rsidRPr="00921BC8">
        <w:rPr>
          <w:lang w:eastAsia="zh-CN"/>
        </w:rPr>
        <w:t xml:space="preserve">of repetitions </w:t>
      </w:r>
      <w:r w:rsidR="00DF6630">
        <w:rPr>
          <w:lang w:eastAsia="zh-CN"/>
        </w:rPr>
        <w:t xml:space="preserve">needed for decoding </w:t>
      </w:r>
      <w:r w:rsidR="00DD2F00">
        <w:rPr>
          <w:lang w:eastAsia="zh-CN"/>
        </w:rPr>
        <w:t>o</w:t>
      </w:r>
      <w:r w:rsidR="00921BC8" w:rsidRPr="00921BC8">
        <w:rPr>
          <w:lang w:eastAsia="zh-CN"/>
        </w:rPr>
        <w:t xml:space="preserve">f </w:t>
      </w:r>
      <w:r w:rsidR="00DD2F00" w:rsidRPr="00921BC8">
        <w:rPr>
          <w:lang w:eastAsia="zh-CN"/>
        </w:rPr>
        <w:t xml:space="preserve">hypothetical </w:t>
      </w:r>
      <w:r w:rsidR="00921BC8" w:rsidRPr="00921BC8">
        <w:rPr>
          <w:lang w:eastAsia="zh-CN"/>
        </w:rPr>
        <w:t xml:space="preserve">MPDCCH </w:t>
      </w:r>
      <w:r w:rsidR="00DF6630">
        <w:rPr>
          <w:lang w:eastAsia="zh-CN"/>
        </w:rPr>
        <w:t>with</w:t>
      </w:r>
      <w:r w:rsidR="00921BC8" w:rsidRPr="00921BC8">
        <w:rPr>
          <w:lang w:eastAsia="zh-CN"/>
        </w:rPr>
        <w:t xml:space="preserve"> BLER of 1%, otherwise.</w:t>
      </w:r>
    </w:p>
    <w:p w14:paraId="0045AF5F" w14:textId="77777777" w:rsidR="004A04CB" w:rsidRPr="004A04CB" w:rsidRDefault="004A04CB" w:rsidP="00287E48">
      <w:pPr>
        <w:rPr>
          <w:lang w:val="en-GB" w:eastAsia="zh-CN"/>
        </w:rPr>
      </w:pPr>
    </w:p>
    <w:p w14:paraId="0C6576DA" w14:textId="77777777" w:rsidR="004A04CB" w:rsidRDefault="004A04CB" w:rsidP="00287E48">
      <w:pPr>
        <w:pStyle w:val="TdocProposal"/>
      </w:pPr>
      <w:r>
        <w:t>Proposal 2:</w:t>
      </w:r>
    </w:p>
    <w:p w14:paraId="3C06A238" w14:textId="3A4AD68A" w:rsidR="00F05AC2" w:rsidRDefault="00F05AC2" w:rsidP="00287E48">
      <w:pPr>
        <w:pStyle w:val="TdocProposalText"/>
        <w:rPr>
          <w:lang w:val="en-GB"/>
        </w:rPr>
      </w:pPr>
      <w:r>
        <w:rPr>
          <w:lang w:val="en-GB" w:eastAsia="x-none"/>
        </w:rPr>
        <w:t>T</w:t>
      </w:r>
      <w:r w:rsidRPr="00F05AC2">
        <w:rPr>
          <w:lang w:val="en-GB" w:eastAsia="x-none"/>
        </w:rPr>
        <w:t xml:space="preserve">he distinction between </w:t>
      </w:r>
      <w:r>
        <w:rPr>
          <w:lang w:val="en-GB" w:eastAsia="x-none"/>
        </w:rPr>
        <w:t xml:space="preserve">CQI and the </w:t>
      </w:r>
      <w:r>
        <w:rPr>
          <w:lang w:eastAsia="zh-CN"/>
        </w:rPr>
        <w:t xml:space="preserve">number </w:t>
      </w:r>
      <w:r w:rsidRPr="00921BC8">
        <w:rPr>
          <w:lang w:eastAsia="zh-CN"/>
        </w:rPr>
        <w:t xml:space="preserve">of repetitions </w:t>
      </w:r>
      <w:r w:rsidR="006A36F1">
        <w:rPr>
          <w:lang w:eastAsia="zh-CN"/>
        </w:rPr>
        <w:t xml:space="preserve">needed for decoding </w:t>
      </w:r>
      <w:r w:rsidR="00DD2F00">
        <w:rPr>
          <w:lang w:eastAsia="zh-CN"/>
        </w:rPr>
        <w:t>o</w:t>
      </w:r>
      <w:r w:rsidRPr="00921BC8">
        <w:rPr>
          <w:lang w:eastAsia="zh-CN"/>
        </w:rPr>
        <w:t xml:space="preserve">f </w:t>
      </w:r>
      <w:r w:rsidR="00DD2F00" w:rsidRPr="00921BC8">
        <w:rPr>
          <w:lang w:eastAsia="zh-CN"/>
        </w:rPr>
        <w:t xml:space="preserve">hypothetical </w:t>
      </w:r>
      <w:r w:rsidRPr="00921BC8">
        <w:rPr>
          <w:lang w:eastAsia="zh-CN"/>
        </w:rPr>
        <w:t xml:space="preserve">MPDCCH </w:t>
      </w:r>
      <w:r w:rsidR="006A36F1">
        <w:rPr>
          <w:lang w:eastAsia="zh-CN"/>
        </w:rPr>
        <w:t>with</w:t>
      </w:r>
      <w:r w:rsidRPr="00921BC8">
        <w:rPr>
          <w:lang w:eastAsia="zh-CN"/>
        </w:rPr>
        <w:t xml:space="preserve"> BLER of 1%</w:t>
      </w:r>
      <w:r>
        <w:rPr>
          <w:lang w:eastAsia="zh-CN"/>
        </w:rPr>
        <w:t xml:space="preserve"> as </w:t>
      </w:r>
      <w:r w:rsidRPr="00F05AC2">
        <w:rPr>
          <w:lang w:val="en-GB" w:eastAsia="x-none"/>
        </w:rPr>
        <w:t>the DL quality metrics is defined as a function of the PRACH CE levels.</w:t>
      </w:r>
    </w:p>
    <w:p w14:paraId="36DC086E" w14:textId="6BEACBB1" w:rsidR="00CE6FD9" w:rsidRPr="00287E48" w:rsidRDefault="00F05AC2" w:rsidP="00261AC6">
      <w:pPr>
        <w:pStyle w:val="TdocProposalText"/>
        <w:numPr>
          <w:ilvl w:val="1"/>
          <w:numId w:val="6"/>
        </w:numPr>
        <w:rPr>
          <w:lang w:val="en-GB"/>
        </w:rPr>
      </w:pPr>
      <w:r>
        <w:rPr>
          <w:lang w:val="en-GB" w:eastAsia="x-none"/>
        </w:rPr>
        <w:lastRenderedPageBreak/>
        <w:t>T</w:t>
      </w:r>
      <w:r w:rsidRPr="00F05AC2">
        <w:rPr>
          <w:lang w:val="en-GB" w:eastAsia="x-none"/>
        </w:rPr>
        <w:t>he UE reports CQI as the DL quality metric if the PRACH CE level corresponding to the successfully received Msg2 belongs to CE level 0 or 1, and reports the number of repetitions</w:t>
      </w:r>
      <w:r w:rsidR="00A37832">
        <w:rPr>
          <w:lang w:val="en-GB" w:eastAsia="x-none"/>
        </w:rPr>
        <w:t xml:space="preserve"> </w:t>
      </w:r>
      <w:r w:rsidR="00A37832">
        <w:rPr>
          <w:lang w:eastAsia="zh-CN"/>
        </w:rPr>
        <w:t>for decoding o</w:t>
      </w:r>
      <w:r w:rsidR="00A37832" w:rsidRPr="00921BC8">
        <w:rPr>
          <w:lang w:eastAsia="zh-CN"/>
        </w:rPr>
        <w:t xml:space="preserve">f hypothetical MPDCCH </w:t>
      </w:r>
      <w:r w:rsidR="00A37832">
        <w:rPr>
          <w:lang w:eastAsia="zh-CN"/>
        </w:rPr>
        <w:t>with</w:t>
      </w:r>
      <w:r w:rsidR="00A37832" w:rsidRPr="00921BC8">
        <w:rPr>
          <w:lang w:eastAsia="zh-CN"/>
        </w:rPr>
        <w:t xml:space="preserve"> BLER of 1%</w:t>
      </w:r>
      <w:r w:rsidRPr="00F05AC2">
        <w:rPr>
          <w:lang w:val="en-GB" w:eastAsia="x-none"/>
        </w:rPr>
        <w:t>, otherwise.</w:t>
      </w:r>
    </w:p>
    <w:p w14:paraId="0A3823D6" w14:textId="77777777" w:rsidR="00A846BB" w:rsidRDefault="00A846BB" w:rsidP="00867642">
      <w:pPr>
        <w:rPr>
          <w:lang w:eastAsia="zh-CN"/>
        </w:rPr>
      </w:pPr>
    </w:p>
    <w:p w14:paraId="77A10703" w14:textId="7796F0A7" w:rsidR="001641AD" w:rsidRPr="0092576E" w:rsidRDefault="001641AD" w:rsidP="0092576E">
      <w:pPr>
        <w:pStyle w:val="Heading2"/>
        <w:numPr>
          <w:ilvl w:val="1"/>
          <w:numId w:val="2"/>
        </w:numPr>
        <w:ind w:left="0" w:firstLine="0"/>
        <w:rPr>
          <w:sz w:val="28"/>
        </w:rPr>
      </w:pPr>
      <w:r w:rsidRPr="0092576E">
        <w:rPr>
          <w:sz w:val="28"/>
        </w:rPr>
        <w:t>Measurement reference resource</w:t>
      </w:r>
    </w:p>
    <w:p w14:paraId="4A0E5294" w14:textId="5C4B420F" w:rsidR="00697749" w:rsidRDefault="00697749" w:rsidP="0092576E">
      <w:pPr>
        <w:pStyle w:val="TdocText"/>
        <w:rPr>
          <w:b/>
          <w:bCs/>
          <w:lang w:eastAsia="zh-CN"/>
        </w:rPr>
      </w:pPr>
      <w:r w:rsidRPr="00B77696">
        <w:rPr>
          <w:lang w:eastAsia="zh-CN"/>
        </w:rPr>
        <w:t>If the DL channel quality report is denoted by CQI, similar to Rel-13 eMTC CSI measurement, reference resource for channel quality measurement can be defined.</w:t>
      </w:r>
      <w:r>
        <w:rPr>
          <w:lang w:eastAsia="zh-CN"/>
        </w:rPr>
        <w:t xml:space="preserve"> </w:t>
      </w:r>
      <w:r w:rsidR="00C5227A">
        <w:rPr>
          <w:lang w:eastAsia="zh-CN"/>
        </w:rPr>
        <w:t>For that purpose, the number of repetitions (like the parameter R</w:t>
      </w:r>
      <w:r w:rsidR="00C5227A" w:rsidRPr="00B77696">
        <w:rPr>
          <w:vertAlign w:val="superscript"/>
          <w:lang w:eastAsia="zh-CN"/>
        </w:rPr>
        <w:t>CSI</w:t>
      </w:r>
      <w:r w:rsidR="00C5227A">
        <w:rPr>
          <w:lang w:eastAsia="zh-CN"/>
        </w:rPr>
        <w:t>) can be indicated by higher layer signaling (e.g. SIB) or be determined as a predefined mapping from Rmax configured for Type-2 CSS.</w:t>
      </w:r>
    </w:p>
    <w:p w14:paraId="2282C372" w14:textId="77777777" w:rsidR="00697749" w:rsidRPr="00337348" w:rsidRDefault="00697749" w:rsidP="0092576E">
      <w:pPr>
        <w:pStyle w:val="TdocText"/>
        <w:rPr>
          <w:lang w:eastAsia="zh-CN"/>
        </w:rPr>
      </w:pPr>
      <w:r>
        <w:rPr>
          <w:lang w:eastAsia="zh-CN"/>
        </w:rPr>
        <w:t>On the other hand, if the DL channel quality report is denoted by the number of repetitions for MPDCCH, similar to Rel-14 NB-IoT, a reference resource for M</w:t>
      </w:r>
      <w:r w:rsidRPr="00E03938">
        <w:rPr>
          <w:lang w:eastAsia="zh-CN"/>
        </w:rPr>
        <w:t>PDCCH</w:t>
      </w:r>
      <w:r>
        <w:rPr>
          <w:lang w:eastAsia="zh-CN"/>
        </w:rPr>
        <w:t xml:space="preserve"> may not be defined.</w:t>
      </w:r>
    </w:p>
    <w:p w14:paraId="0D90B16D" w14:textId="77777777" w:rsidR="00697749" w:rsidRDefault="00697749" w:rsidP="0092576E"/>
    <w:p w14:paraId="02F3613E" w14:textId="77777777" w:rsidR="00697749" w:rsidRDefault="00697749" w:rsidP="0092576E">
      <w:pPr>
        <w:pStyle w:val="TdocProposal"/>
      </w:pPr>
      <w:r>
        <w:t>Proposal 3:</w:t>
      </w:r>
    </w:p>
    <w:p w14:paraId="4DE6354E" w14:textId="77777777" w:rsidR="00697749" w:rsidRPr="00B77696" w:rsidRDefault="00697749" w:rsidP="0092576E">
      <w:pPr>
        <w:pStyle w:val="TdocProposalText"/>
        <w:rPr>
          <w:lang w:eastAsia="zh-CN"/>
        </w:rPr>
      </w:pPr>
      <w:r w:rsidRPr="00B77696">
        <w:rPr>
          <w:lang w:val="en-GB"/>
        </w:rPr>
        <w:t>If DL channel quality report is denoted by CQI, define measurement reference resource similar as in Rel-13 eMTC.</w:t>
      </w:r>
    </w:p>
    <w:p w14:paraId="1397CA82" w14:textId="77777777" w:rsidR="00697749" w:rsidRPr="00176FC5" w:rsidRDefault="00697749" w:rsidP="0092576E">
      <w:pPr>
        <w:pStyle w:val="TdocProposalText"/>
        <w:rPr>
          <w:lang w:eastAsia="zh-CN"/>
        </w:rPr>
      </w:pPr>
      <w:r w:rsidRPr="00176FC5">
        <w:t>If DL channel quality report is denoted by the number of repetitions for MPDCCH, measurement reference resource is not defined.</w:t>
      </w:r>
    </w:p>
    <w:p w14:paraId="408D069E" w14:textId="77777777" w:rsidR="001641AD" w:rsidRDefault="001641AD" w:rsidP="00867642">
      <w:pPr>
        <w:rPr>
          <w:lang w:eastAsia="zh-CN"/>
        </w:rPr>
      </w:pPr>
    </w:p>
    <w:p w14:paraId="36ABD828" w14:textId="4F01378E" w:rsidR="00F90707" w:rsidRPr="00563578" w:rsidRDefault="00F90707" w:rsidP="00563578">
      <w:pPr>
        <w:pStyle w:val="Heading2"/>
        <w:numPr>
          <w:ilvl w:val="1"/>
          <w:numId w:val="2"/>
        </w:numPr>
        <w:ind w:left="0" w:firstLine="0"/>
        <w:rPr>
          <w:sz w:val="28"/>
        </w:rPr>
      </w:pPr>
      <w:r w:rsidRPr="00563578">
        <w:rPr>
          <w:sz w:val="28"/>
        </w:rPr>
        <w:t>Design of Msg3 carrying the DL quality report</w:t>
      </w:r>
    </w:p>
    <w:p w14:paraId="2D70B4EC" w14:textId="77777777" w:rsidR="00534E76" w:rsidRDefault="00534E76" w:rsidP="00563578">
      <w:pPr>
        <w:pStyle w:val="TdocText"/>
        <w:rPr>
          <w:b/>
          <w:bCs/>
          <w:lang w:eastAsia="zh-CN"/>
        </w:rPr>
      </w:pPr>
      <w:r>
        <w:rPr>
          <w:lang w:eastAsia="zh-CN"/>
        </w:rPr>
        <w:t xml:space="preserve">Recall that in Rel-14 NB-IoT, reserved bits in RRC message are used to carry the DL quality report in Msg3. Different from NB-IoT with sufficient number of reserved bits available in RRC message, the number of reserved bits available in RRC message is limited for eMTC. To carry the DL quality report in Msg3, the RRC message size can be extended, or a dedicated MAC CE can be included in the MAC PDU of Msg3. Inputs from RAN2 may be needed regarding the detailed design of how to carry the DL quality report in Msg3. From RAN1 perspective, it is expected that a larger TBS is needed for Msg3 with DL quality report. </w:t>
      </w:r>
    </w:p>
    <w:p w14:paraId="57D98E4F" w14:textId="77777777" w:rsidR="00534E76" w:rsidRDefault="00534E76" w:rsidP="00563578">
      <w:pPr>
        <w:pStyle w:val="TdocText"/>
        <w:rPr>
          <w:b/>
          <w:bCs/>
          <w:lang w:eastAsia="zh-CN"/>
        </w:rPr>
      </w:pPr>
      <w:r w:rsidRPr="009173AD">
        <w:rPr>
          <w:lang w:eastAsia="zh-CN"/>
        </w:rPr>
        <w:t xml:space="preserve">As discussed in Section </w:t>
      </w:r>
      <w:r w:rsidRPr="009173AD">
        <w:rPr>
          <w:b/>
          <w:bCs/>
          <w:lang w:eastAsia="zh-CN"/>
        </w:rPr>
        <w:fldChar w:fldCharType="begin"/>
      </w:r>
      <w:r w:rsidRPr="009173AD">
        <w:rPr>
          <w:lang w:eastAsia="zh-CN"/>
        </w:rPr>
        <w:instrText xml:space="preserve"> REF _Ref521588416 \n \h  \* MERGEFORMAT </w:instrText>
      </w:r>
      <w:r w:rsidRPr="009173AD">
        <w:rPr>
          <w:b/>
          <w:bCs/>
          <w:lang w:eastAsia="zh-CN"/>
        </w:rPr>
      </w:r>
      <w:r w:rsidRPr="009173AD">
        <w:rPr>
          <w:b/>
          <w:bCs/>
          <w:lang w:eastAsia="zh-CN"/>
        </w:rPr>
        <w:fldChar w:fldCharType="separate"/>
      </w:r>
      <w:r>
        <w:rPr>
          <w:lang w:eastAsia="zh-CN"/>
        </w:rPr>
        <w:t>2.1</w:t>
      </w:r>
      <w:r w:rsidRPr="009173AD">
        <w:rPr>
          <w:b/>
          <w:bCs/>
          <w:lang w:eastAsia="zh-CN"/>
        </w:rPr>
        <w:fldChar w:fldCharType="end"/>
      </w:r>
      <w:r w:rsidRPr="009173AD">
        <w:rPr>
          <w:lang w:eastAsia="zh-CN"/>
        </w:rPr>
        <w:t xml:space="preserve">, it is not preferred to indicate UE capability via further PRACH partitioning. For the cases where eNB is not aware of UE capability for the support of DL quality report, </w:t>
      </w:r>
      <w:r>
        <w:rPr>
          <w:lang w:eastAsia="zh-CN"/>
        </w:rPr>
        <w:t>the following two design options can be considered.</w:t>
      </w:r>
    </w:p>
    <w:p w14:paraId="596F4758" w14:textId="77777777" w:rsidR="00761156" w:rsidRDefault="00761156" w:rsidP="00563578">
      <w:pPr>
        <w:pStyle w:val="TdocText"/>
        <w:numPr>
          <w:ilvl w:val="0"/>
          <w:numId w:val="14"/>
        </w:numPr>
        <w:rPr>
          <w:b/>
          <w:bCs/>
          <w:lang w:eastAsia="zh-CN"/>
        </w:rPr>
      </w:pPr>
      <w:r>
        <w:rPr>
          <w:lang w:eastAsia="zh-CN"/>
        </w:rPr>
        <w:t>Option 1. For cases without EDT (if supported), the eNB always schedules a larger TBS for Msg3 if the DL quality report in Msg3 is enabled. For UEs not supporting the DL quality report, padding bits would be added to the Msg3 transmission. Depending on the number of bits needed for DL quality report, the efficiency on UL transmission may be impacted for UEs not supporting the DL quality report. For cases with EDT, as the scheduling of multiple TBS values are already supported, the same mechanism can be reused. It is up to UE to select the desirable TBS to carry the data and DL quality report. With this option, the maximum number of bits that can be supported for EDT may be reduced for UEs supporting the DL quality report. To indicate whether DL quality report is carried or not in Msg3, the reserved bit in RRC message can be used.</w:t>
      </w:r>
    </w:p>
    <w:p w14:paraId="1D10E153" w14:textId="77777777" w:rsidR="00761156" w:rsidRPr="00482496" w:rsidRDefault="00761156" w:rsidP="00563578">
      <w:pPr>
        <w:pStyle w:val="TdocText"/>
        <w:numPr>
          <w:ilvl w:val="0"/>
          <w:numId w:val="14"/>
        </w:numPr>
        <w:rPr>
          <w:lang w:eastAsia="zh-CN"/>
        </w:rPr>
      </w:pPr>
      <w:r w:rsidRPr="00DD6F5C">
        <w:rPr>
          <w:lang w:eastAsia="zh-CN"/>
        </w:rPr>
        <w:t>Option 2</w:t>
      </w:r>
      <w:r>
        <w:rPr>
          <w:lang w:eastAsia="zh-CN"/>
        </w:rPr>
        <w:t>. S</w:t>
      </w:r>
      <w:r w:rsidRPr="00DD6F5C">
        <w:rPr>
          <w:lang w:eastAsia="zh-CN"/>
        </w:rPr>
        <w:t xml:space="preserve">imilar to the EDT design, the UL grant can be used to indicate multiple TBS values, where part of the TBS values are for Msg3 without DL quality report and the remainder of the TBS values are for Msg3 with DL quality report. It is up to UE to choose which TBS value to be used depending on its capability for support of DL quality report in Msg3. With this option, the eNB would blindly </w:t>
      </w:r>
      <w:r w:rsidRPr="00DD6F5C">
        <w:rPr>
          <w:lang w:eastAsia="zh-CN"/>
        </w:rPr>
        <w:lastRenderedPageBreak/>
        <w:t>detect whether the DL quality report is carried in the Msg3. Considering the case with EDT where eNB already need</w:t>
      </w:r>
      <w:r>
        <w:rPr>
          <w:lang w:eastAsia="zh-CN"/>
        </w:rPr>
        <w:t>s to perform</w:t>
      </w:r>
      <w:r w:rsidRPr="00DD6F5C">
        <w:rPr>
          <w:lang w:eastAsia="zh-CN"/>
        </w:rPr>
        <w:t xml:space="preserve"> blind detection for </w:t>
      </w:r>
      <w:r>
        <w:rPr>
          <w:lang w:eastAsia="zh-CN"/>
        </w:rPr>
        <w:t>multiple</w:t>
      </w:r>
      <w:r w:rsidRPr="00DD6F5C">
        <w:rPr>
          <w:lang w:eastAsia="zh-CN"/>
        </w:rPr>
        <w:t xml:space="preserve"> TBS values, to limit the complexity at eNB, the number of permitted actual transmitted TBS can be configured to </w:t>
      </w:r>
      <w:r>
        <w:rPr>
          <w:lang w:eastAsia="zh-CN"/>
        </w:rPr>
        <w:t>be limited (e.g. 2 values for EDT and up to 4 values for joint consideration of EDT and DL quality report) when both EDT and DL quality report in Msg3 are enabled</w:t>
      </w:r>
      <w:r w:rsidRPr="00DD6F5C">
        <w:rPr>
          <w:lang w:eastAsia="zh-CN"/>
        </w:rPr>
        <w:t>.</w:t>
      </w:r>
    </w:p>
    <w:p w14:paraId="0E7FF775" w14:textId="77777777" w:rsidR="00697749" w:rsidRDefault="00697749" w:rsidP="00867642">
      <w:pPr>
        <w:rPr>
          <w:lang w:eastAsia="zh-CN"/>
        </w:rPr>
      </w:pPr>
    </w:p>
    <w:p w14:paraId="618AD774" w14:textId="77777777" w:rsidR="004C6521" w:rsidRPr="00572B1D" w:rsidRDefault="004C6521" w:rsidP="00563578">
      <w:pPr>
        <w:pStyle w:val="TdocProposal"/>
      </w:pPr>
      <w:r>
        <w:t>Observation 2:</w:t>
      </w:r>
    </w:p>
    <w:p w14:paraId="26786E49" w14:textId="77777777" w:rsidR="004C6521" w:rsidRPr="00541435" w:rsidRDefault="004C6521" w:rsidP="00563578">
      <w:pPr>
        <w:pStyle w:val="TdocProposalText"/>
      </w:pPr>
      <w:r>
        <w:t>It is expected that a larger TBS is needed for Msg3 with DL quality report.</w:t>
      </w:r>
    </w:p>
    <w:p w14:paraId="752BA4A2" w14:textId="77777777" w:rsidR="004C6521" w:rsidRDefault="004C6521" w:rsidP="00563578">
      <w:pPr>
        <w:rPr>
          <w:lang w:eastAsia="ko-KR"/>
        </w:rPr>
      </w:pPr>
    </w:p>
    <w:p w14:paraId="62002A46" w14:textId="7786D43D" w:rsidR="001118FD" w:rsidRDefault="001118FD" w:rsidP="00B77696">
      <w:pPr>
        <w:pStyle w:val="TdocText"/>
        <w:rPr>
          <w:lang w:eastAsia="ko-KR"/>
        </w:rPr>
      </w:pPr>
      <w:r>
        <w:rPr>
          <w:lang w:eastAsia="ko-KR"/>
        </w:rPr>
        <w:t>Amo</w:t>
      </w:r>
      <w:r w:rsidR="00071920">
        <w:rPr>
          <w:lang w:eastAsia="ko-KR"/>
        </w:rPr>
        <w:t xml:space="preserve">ng the two options above, Option 2 is slightly preferred because it’s more flexible from the UE perspective and does not require </w:t>
      </w:r>
      <w:r w:rsidR="004C3B68">
        <w:rPr>
          <w:lang w:eastAsia="ko-KR"/>
        </w:rPr>
        <w:t>excessive UL transmission if DL quality is not reported by the UE.</w:t>
      </w:r>
    </w:p>
    <w:p w14:paraId="0A8920E0" w14:textId="77777777" w:rsidR="004C3B68" w:rsidRDefault="004C3B68" w:rsidP="00563578">
      <w:pPr>
        <w:rPr>
          <w:lang w:eastAsia="ko-KR"/>
        </w:rPr>
      </w:pPr>
    </w:p>
    <w:p w14:paraId="2657CAF2" w14:textId="77777777" w:rsidR="004C6521" w:rsidRDefault="004C6521" w:rsidP="00563578">
      <w:pPr>
        <w:pStyle w:val="TdocProposal"/>
      </w:pPr>
      <w:r>
        <w:t>Proposal 4:</w:t>
      </w:r>
    </w:p>
    <w:p w14:paraId="287A1748" w14:textId="0D942041" w:rsidR="004C6521" w:rsidRDefault="004C6521" w:rsidP="00B77696">
      <w:pPr>
        <w:pStyle w:val="TdocProposalText"/>
      </w:pPr>
      <w:r w:rsidRPr="0019254B">
        <w:t>Support</w:t>
      </w:r>
      <w:r>
        <w:t xml:space="preserve"> scheduling of multiple TBS values similar as EDT design, where part of the TBS values are for Msg3 without DL quality report while the rest are for Msg3 with DL quality report. It is up to UE to choose preferred TBS value and to decide whether DL quality report is carried in Msg3</w:t>
      </w:r>
      <w:r w:rsidR="00F11644">
        <w:t xml:space="preserve"> (Option 2)</w:t>
      </w:r>
      <w:r w:rsidR="000236B7">
        <w:t>.</w:t>
      </w:r>
    </w:p>
    <w:p w14:paraId="39508854" w14:textId="77777777" w:rsidR="004C6521" w:rsidRDefault="004C6521" w:rsidP="00867642">
      <w:pPr>
        <w:rPr>
          <w:lang w:eastAsia="zh-CN"/>
        </w:rPr>
      </w:pPr>
    </w:p>
    <w:p w14:paraId="6D224050" w14:textId="77777777" w:rsidR="00A72C6C" w:rsidRPr="006969BE" w:rsidRDefault="00A72C6C" w:rsidP="004A5787">
      <w:pPr>
        <w:pStyle w:val="Heading1"/>
        <w:numPr>
          <w:ilvl w:val="0"/>
          <w:numId w:val="2"/>
        </w:numPr>
        <w:rPr>
          <w:rFonts w:cs="Arial"/>
          <w:sz w:val="32"/>
          <w:szCs w:val="32"/>
          <w:lang w:val="en-US"/>
        </w:rPr>
      </w:pPr>
      <w:r w:rsidRPr="006969BE">
        <w:rPr>
          <w:rFonts w:cs="Arial"/>
          <w:sz w:val="32"/>
          <w:szCs w:val="32"/>
          <w:lang w:val="en-US"/>
        </w:rPr>
        <w:t>Conclusions</w:t>
      </w:r>
    </w:p>
    <w:p w14:paraId="059ADC0B" w14:textId="77777777" w:rsidR="00563578" w:rsidRDefault="00563578" w:rsidP="00563578">
      <w:pPr>
        <w:pStyle w:val="TdocText"/>
      </w:pPr>
      <w:r>
        <w:t>In this contribution, we discuss the design for the support of DL quality report in Msg3 for eMTC. Based on the discussions, we make the following observations and proposals:</w:t>
      </w:r>
    </w:p>
    <w:p w14:paraId="20F837B0" w14:textId="77777777" w:rsidR="00563578" w:rsidRPr="00572B1D" w:rsidRDefault="00563578" w:rsidP="00563578">
      <w:pPr>
        <w:pStyle w:val="TdocProposal"/>
      </w:pPr>
      <w:r>
        <w:t>Observation 1:</w:t>
      </w:r>
    </w:p>
    <w:p w14:paraId="6D7D1C6C" w14:textId="77777777" w:rsidR="00563578" w:rsidRPr="00541435" w:rsidRDefault="00563578" w:rsidP="00563578">
      <w:pPr>
        <w:pStyle w:val="TdocProposalText"/>
      </w:pPr>
      <w:r>
        <w:t>Indication of UE capability for support of DL quality report in Msg3 via PRACH partitioning would impact system capacity.</w:t>
      </w:r>
    </w:p>
    <w:p w14:paraId="73B851FE" w14:textId="77777777" w:rsidR="00563578" w:rsidRDefault="00563578" w:rsidP="00563578"/>
    <w:p w14:paraId="012E79BC" w14:textId="77777777" w:rsidR="00563578" w:rsidRPr="00572B1D" w:rsidRDefault="00563578" w:rsidP="00563578">
      <w:pPr>
        <w:pStyle w:val="TdocProposal"/>
      </w:pPr>
      <w:r>
        <w:t>Observation 2:</w:t>
      </w:r>
    </w:p>
    <w:p w14:paraId="6F00C988" w14:textId="77777777" w:rsidR="00563578" w:rsidRPr="00541435" w:rsidRDefault="00563578" w:rsidP="00563578">
      <w:pPr>
        <w:pStyle w:val="TdocProposalText"/>
      </w:pPr>
      <w:r>
        <w:t>It is expected that a larger TBS is needed for Msg3 with DL quality report.</w:t>
      </w:r>
    </w:p>
    <w:p w14:paraId="0C405501" w14:textId="77777777" w:rsidR="00563578" w:rsidRDefault="00563578" w:rsidP="00563578"/>
    <w:p w14:paraId="1B09CA47" w14:textId="77777777" w:rsidR="00563578" w:rsidRPr="00994D09" w:rsidRDefault="00563578" w:rsidP="00563578">
      <w:pPr>
        <w:pStyle w:val="TdocProposal"/>
      </w:pPr>
      <w:r>
        <w:t>Proposal 1:</w:t>
      </w:r>
    </w:p>
    <w:p w14:paraId="61A1C122" w14:textId="77777777" w:rsidR="00563578" w:rsidRDefault="00563578" w:rsidP="00563578">
      <w:pPr>
        <w:pStyle w:val="TdocProposalText"/>
      </w:pPr>
      <w:r>
        <w:t>The DL quality report in Msg3 is configured semi-statically by higher layer signaling in a cell-specific manner.</w:t>
      </w:r>
    </w:p>
    <w:p w14:paraId="157B3029" w14:textId="77777777" w:rsidR="00563578" w:rsidRDefault="00563578" w:rsidP="00563578">
      <w:pPr>
        <w:pStyle w:val="TdocProposalText"/>
      </w:pPr>
      <w:r>
        <w:t>It is UE capability whether the DL quality report in Msg3 is supported.</w:t>
      </w:r>
    </w:p>
    <w:p w14:paraId="31F36392" w14:textId="77777777" w:rsidR="00563578" w:rsidRDefault="00563578" w:rsidP="00563578">
      <w:pPr>
        <w:pStyle w:val="TdocProposalText"/>
        <w:numPr>
          <w:ilvl w:val="1"/>
          <w:numId w:val="6"/>
        </w:numPr>
      </w:pPr>
      <w:r>
        <w:t>The design of UL grant scheduling Msg3 should enable UE to choose whether DL quality report is transmitted in Msg3 or not, which requires no report of UE capability.</w:t>
      </w:r>
    </w:p>
    <w:p w14:paraId="613FA73D" w14:textId="77777777" w:rsidR="00563578" w:rsidRDefault="00563578" w:rsidP="00563578"/>
    <w:p w14:paraId="61FFA8C6" w14:textId="77777777" w:rsidR="00563578" w:rsidRDefault="00563578" w:rsidP="00563578">
      <w:pPr>
        <w:pStyle w:val="TdocProposal"/>
      </w:pPr>
      <w:r>
        <w:t>Proposal 2:</w:t>
      </w:r>
    </w:p>
    <w:p w14:paraId="631E5D10" w14:textId="11E8BEC1" w:rsidR="00F05AC2" w:rsidRDefault="00F05AC2" w:rsidP="00F05AC2">
      <w:pPr>
        <w:pStyle w:val="TdocProposalText"/>
        <w:rPr>
          <w:lang w:val="en-GB"/>
        </w:rPr>
      </w:pPr>
      <w:r>
        <w:rPr>
          <w:lang w:val="en-GB" w:eastAsia="x-none"/>
        </w:rPr>
        <w:lastRenderedPageBreak/>
        <w:t>T</w:t>
      </w:r>
      <w:r w:rsidRPr="00F05AC2">
        <w:rPr>
          <w:lang w:val="en-GB" w:eastAsia="x-none"/>
        </w:rPr>
        <w:t xml:space="preserve">he distinction between </w:t>
      </w:r>
      <w:r>
        <w:rPr>
          <w:lang w:val="en-GB" w:eastAsia="x-none"/>
        </w:rPr>
        <w:t xml:space="preserve">CQI and the </w:t>
      </w:r>
      <w:r>
        <w:rPr>
          <w:lang w:eastAsia="zh-CN"/>
        </w:rPr>
        <w:t xml:space="preserve">number </w:t>
      </w:r>
      <w:r w:rsidRPr="00921BC8">
        <w:rPr>
          <w:lang w:eastAsia="zh-CN"/>
        </w:rPr>
        <w:t xml:space="preserve">of repetitions </w:t>
      </w:r>
      <w:r w:rsidR="001A5922">
        <w:rPr>
          <w:lang w:eastAsia="zh-CN"/>
        </w:rPr>
        <w:t xml:space="preserve">needed for decoding </w:t>
      </w:r>
      <w:r w:rsidR="00DD2F00">
        <w:rPr>
          <w:lang w:eastAsia="zh-CN"/>
        </w:rPr>
        <w:t xml:space="preserve">of </w:t>
      </w:r>
      <w:r w:rsidR="00DD2F00" w:rsidRPr="00921BC8">
        <w:rPr>
          <w:lang w:eastAsia="zh-CN"/>
        </w:rPr>
        <w:t xml:space="preserve">hypothetical </w:t>
      </w:r>
      <w:r w:rsidRPr="00921BC8">
        <w:rPr>
          <w:lang w:eastAsia="zh-CN"/>
        </w:rPr>
        <w:t xml:space="preserve">MPDCCH </w:t>
      </w:r>
      <w:r w:rsidR="001A5922">
        <w:rPr>
          <w:lang w:eastAsia="zh-CN"/>
        </w:rPr>
        <w:t>with</w:t>
      </w:r>
      <w:r w:rsidRPr="00921BC8">
        <w:rPr>
          <w:lang w:eastAsia="zh-CN"/>
        </w:rPr>
        <w:t xml:space="preserve"> BLER of 1%</w:t>
      </w:r>
      <w:r>
        <w:rPr>
          <w:lang w:eastAsia="zh-CN"/>
        </w:rPr>
        <w:t xml:space="preserve"> as </w:t>
      </w:r>
      <w:r w:rsidRPr="00F05AC2">
        <w:rPr>
          <w:lang w:val="en-GB" w:eastAsia="x-none"/>
        </w:rPr>
        <w:t>the DL quality metric is defined as a function of the PRACH CE levels.</w:t>
      </w:r>
    </w:p>
    <w:p w14:paraId="1EE512EB" w14:textId="52EDA127" w:rsidR="00F05AC2" w:rsidRPr="00287E48" w:rsidRDefault="00F05AC2" w:rsidP="00F05AC2">
      <w:pPr>
        <w:pStyle w:val="TdocProposalText"/>
        <w:numPr>
          <w:ilvl w:val="1"/>
          <w:numId w:val="6"/>
        </w:numPr>
        <w:rPr>
          <w:lang w:val="en-GB"/>
        </w:rPr>
      </w:pPr>
      <w:r>
        <w:rPr>
          <w:lang w:val="en-GB" w:eastAsia="x-none"/>
        </w:rPr>
        <w:t>T</w:t>
      </w:r>
      <w:r w:rsidRPr="00F05AC2">
        <w:rPr>
          <w:lang w:val="en-GB" w:eastAsia="x-none"/>
        </w:rPr>
        <w:t>he UE reports CQI as the DL quality metric if the PRACH CE level corresponding to the successfully received Msg2 belongs to CE level 0 or 1, and reports the number of repetitions</w:t>
      </w:r>
      <w:r w:rsidR="00A37832" w:rsidRPr="00A37832">
        <w:rPr>
          <w:lang w:eastAsia="zh-CN"/>
        </w:rPr>
        <w:t xml:space="preserve"> </w:t>
      </w:r>
      <w:r w:rsidR="00A37832">
        <w:rPr>
          <w:lang w:eastAsia="zh-CN"/>
        </w:rPr>
        <w:t>for decoding o</w:t>
      </w:r>
      <w:r w:rsidR="00A37832" w:rsidRPr="00921BC8">
        <w:rPr>
          <w:lang w:eastAsia="zh-CN"/>
        </w:rPr>
        <w:t xml:space="preserve">f hypothetical MPDCCH </w:t>
      </w:r>
      <w:r w:rsidR="00A37832">
        <w:rPr>
          <w:lang w:eastAsia="zh-CN"/>
        </w:rPr>
        <w:t>with</w:t>
      </w:r>
      <w:r w:rsidR="00A37832" w:rsidRPr="00921BC8">
        <w:rPr>
          <w:lang w:eastAsia="zh-CN"/>
        </w:rPr>
        <w:t xml:space="preserve"> BLER of 1%</w:t>
      </w:r>
      <w:r w:rsidRPr="00F05AC2">
        <w:rPr>
          <w:lang w:val="en-GB" w:eastAsia="x-none"/>
        </w:rPr>
        <w:t>, otherwise.</w:t>
      </w:r>
    </w:p>
    <w:p w14:paraId="53820033" w14:textId="77777777" w:rsidR="00563578" w:rsidRDefault="00563578" w:rsidP="00563578"/>
    <w:p w14:paraId="3D4E97FE" w14:textId="77777777" w:rsidR="00563578" w:rsidRDefault="00563578" w:rsidP="00563578">
      <w:pPr>
        <w:pStyle w:val="TdocProposal"/>
      </w:pPr>
      <w:r>
        <w:t>Proposal 3:</w:t>
      </w:r>
    </w:p>
    <w:p w14:paraId="0B29C198" w14:textId="77777777" w:rsidR="00563578" w:rsidRPr="00176FC5" w:rsidRDefault="00563578" w:rsidP="00563578">
      <w:pPr>
        <w:pStyle w:val="TdocProposalText"/>
        <w:rPr>
          <w:lang w:eastAsia="zh-CN"/>
        </w:rPr>
      </w:pPr>
      <w:r>
        <w:rPr>
          <w:lang w:val="en-GB"/>
        </w:rPr>
        <w:t>If DL channel quality report is denoted by CQI, define measurement reference resource similar as in Rel-13 eMTC.</w:t>
      </w:r>
    </w:p>
    <w:p w14:paraId="5BF4A149" w14:textId="77777777" w:rsidR="00563578" w:rsidRPr="00176FC5" w:rsidRDefault="00563578" w:rsidP="00563578">
      <w:pPr>
        <w:pStyle w:val="TdocProposalText"/>
        <w:rPr>
          <w:lang w:eastAsia="zh-CN"/>
        </w:rPr>
      </w:pPr>
      <w:r w:rsidRPr="00176FC5">
        <w:t>If DL channel quality report is denoted by the number of repetitions for MPDCCH, measurement reference resource is not defined.</w:t>
      </w:r>
    </w:p>
    <w:p w14:paraId="52DC48C8" w14:textId="77777777" w:rsidR="00563578" w:rsidRDefault="00563578" w:rsidP="00563578"/>
    <w:p w14:paraId="67E103A2" w14:textId="77777777" w:rsidR="00563578" w:rsidRDefault="00563578" w:rsidP="00563578">
      <w:pPr>
        <w:pStyle w:val="TdocProposal"/>
      </w:pPr>
      <w:r>
        <w:t>Proposal 4:</w:t>
      </w:r>
    </w:p>
    <w:p w14:paraId="1E5090D2" w14:textId="28AF07C3" w:rsidR="00563578" w:rsidRDefault="00563578" w:rsidP="00B77696">
      <w:pPr>
        <w:pStyle w:val="TdocProposalText"/>
      </w:pPr>
      <w:r w:rsidRPr="00512538">
        <w:t>Support</w:t>
      </w:r>
      <w:r>
        <w:t xml:space="preserve"> scheduling of multiple TBS values similar as EDT design, where part of the TBS values are for Msg3 without DL quality report while the rest are for Msg3 with DL quality report. It is up to UE to choose preferred TBS value and to decide whether DL quality report is carried in Msg3</w:t>
      </w:r>
      <w:r w:rsidR="00512538">
        <w:t xml:space="preserve"> (Option 2)</w:t>
      </w:r>
      <w:r>
        <w:t>.</w:t>
      </w:r>
    </w:p>
    <w:p w14:paraId="32786537" w14:textId="77777777" w:rsidR="0017253C" w:rsidRDefault="0017253C" w:rsidP="00366D26"/>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t>Reference</w:t>
      </w:r>
    </w:p>
    <w:p w14:paraId="610BB3B8" w14:textId="77777777" w:rsidR="0015086E" w:rsidRPr="00BF183C" w:rsidRDefault="0080067E" w:rsidP="00BF183C">
      <w:pPr>
        <w:pStyle w:val="TdocReference"/>
      </w:pPr>
      <w:bookmarkStart w:id="2" w:name="_Ref513808269"/>
      <w:r w:rsidRPr="00BF183C">
        <w:t>RP-181450, “Rel-16 MTC enhancements for LTE”, Ericsson, 3GPP TSG RAN meeting #80, La Jolla, USA, June 2018</w:t>
      </w:r>
      <w:r w:rsidR="00700053" w:rsidRPr="00BF183C">
        <w:t>.</w:t>
      </w:r>
      <w:bookmarkEnd w:id="2"/>
    </w:p>
    <w:p w14:paraId="16B06919" w14:textId="79963862" w:rsidR="006178BC" w:rsidRDefault="006178BC" w:rsidP="00BF183C">
      <w:pPr>
        <w:pStyle w:val="TdocReference"/>
      </w:pPr>
      <w:bookmarkStart w:id="3" w:name="_Ref525477075"/>
      <w:r w:rsidRPr="00BF183C">
        <w:t>RAN1 Chairman’s Notes. 3GPP TSG RAN WG1 Meeting #94, Gothenburg, Sweden, August 20th-24th, 2018.</w:t>
      </w:r>
      <w:bookmarkEnd w:id="3"/>
    </w:p>
    <w:p w14:paraId="4DBBAB6F" w14:textId="77777777" w:rsidR="00700053" w:rsidRPr="00700053" w:rsidRDefault="00700053" w:rsidP="00700053">
      <w:pPr>
        <w:rPr>
          <w:i/>
        </w:rPr>
      </w:pPr>
      <w:bookmarkStart w:id="4" w:name="_GoBack"/>
      <w:bookmarkEnd w:id="4"/>
    </w:p>
    <w:sectPr w:rsidR="00700053" w:rsidRPr="00700053"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E72D2" w14:textId="77777777" w:rsidR="00BD55DA" w:rsidRDefault="00BD55DA">
      <w:r>
        <w:separator/>
      </w:r>
    </w:p>
  </w:endnote>
  <w:endnote w:type="continuationSeparator" w:id="0">
    <w:p w14:paraId="5C35A902" w14:textId="77777777" w:rsidR="00BD55DA" w:rsidRDefault="00BD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90C62" w:rsidRDefault="00790C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0B95">
      <w:rPr>
        <w:rStyle w:val="PageNumber"/>
      </w:rPr>
      <w:t>4</w:t>
    </w:r>
    <w:r>
      <w:rPr>
        <w:rStyle w:val="PageNumber"/>
      </w:rPr>
      <w:fldChar w:fldCharType="end"/>
    </w:r>
  </w:p>
  <w:p w14:paraId="4FA5865E" w14:textId="77777777" w:rsidR="00790C62" w:rsidRDefault="00790C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90C62" w:rsidRDefault="00790C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3216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216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626B0" w14:textId="77777777" w:rsidR="00BD55DA" w:rsidRDefault="00BD55DA">
      <w:r>
        <w:separator/>
      </w:r>
    </w:p>
  </w:footnote>
  <w:footnote w:type="continuationSeparator" w:id="0">
    <w:p w14:paraId="5D8B1F72" w14:textId="77777777" w:rsidR="00BD55DA" w:rsidRDefault="00BD5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90C62" w:rsidRDefault="00790C62">
    <w:r>
      <w:t xml:space="preserve">Page </w:t>
    </w:r>
    <w:r>
      <w:fldChar w:fldCharType="begin"/>
    </w:r>
    <w:r>
      <w:instrText>PAGE</w:instrText>
    </w:r>
    <w:r>
      <w:fldChar w:fldCharType="separate"/>
    </w:r>
    <w:r w:rsidR="005B0B95">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7006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A228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A05687"/>
    <w:multiLevelType w:val="hybridMultilevel"/>
    <w:tmpl w:val="9E4EB9F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8"/>
  </w:num>
  <w:num w:numId="4">
    <w:abstractNumId w:val="14"/>
  </w:num>
  <w:num w:numId="5">
    <w:abstractNumId w:val="9"/>
  </w:num>
  <w:num w:numId="6">
    <w:abstractNumId w:val="3"/>
  </w:num>
  <w:num w:numId="7">
    <w:abstractNumId w:val="13"/>
  </w:num>
  <w:num w:numId="8">
    <w:abstractNumId w:val="11"/>
  </w:num>
  <w:num w:numId="9">
    <w:abstractNumId w:val="1"/>
  </w:num>
  <w:num w:numId="10">
    <w:abstractNumId w:val="4"/>
  </w:num>
  <w:num w:numId="11">
    <w:abstractNumId w:val="2"/>
  </w:num>
  <w:num w:numId="12">
    <w:abstractNumId w:val="12"/>
  </w:num>
  <w:num w:numId="13">
    <w:abstractNumId w:val="10"/>
  </w:num>
  <w:num w:numId="1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6D3"/>
    <w:rsid w:val="00005A31"/>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6B7"/>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CB8"/>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920"/>
    <w:rsid w:val="00071E9B"/>
    <w:rsid w:val="000722D2"/>
    <w:rsid w:val="000722E1"/>
    <w:rsid w:val="00072E75"/>
    <w:rsid w:val="00072EFA"/>
    <w:rsid w:val="00073570"/>
    <w:rsid w:val="00073785"/>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9C6"/>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3DB7"/>
    <w:rsid w:val="0009437A"/>
    <w:rsid w:val="000947B7"/>
    <w:rsid w:val="00095671"/>
    <w:rsid w:val="00095920"/>
    <w:rsid w:val="00095F53"/>
    <w:rsid w:val="0009612D"/>
    <w:rsid w:val="0009653B"/>
    <w:rsid w:val="0009680E"/>
    <w:rsid w:val="000968A5"/>
    <w:rsid w:val="000968D8"/>
    <w:rsid w:val="00096B4C"/>
    <w:rsid w:val="00096C41"/>
    <w:rsid w:val="0009709B"/>
    <w:rsid w:val="0009763B"/>
    <w:rsid w:val="000979F0"/>
    <w:rsid w:val="00097AE8"/>
    <w:rsid w:val="000A02DC"/>
    <w:rsid w:val="000A0CA1"/>
    <w:rsid w:val="000A0E99"/>
    <w:rsid w:val="000A1AD3"/>
    <w:rsid w:val="000A1D49"/>
    <w:rsid w:val="000A227F"/>
    <w:rsid w:val="000A23B7"/>
    <w:rsid w:val="000A2D70"/>
    <w:rsid w:val="000A3647"/>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BCB"/>
    <w:rsid w:val="000C3F16"/>
    <w:rsid w:val="000C4C76"/>
    <w:rsid w:val="000C530C"/>
    <w:rsid w:val="000C550B"/>
    <w:rsid w:val="000C56C7"/>
    <w:rsid w:val="000C5759"/>
    <w:rsid w:val="000C5E7D"/>
    <w:rsid w:val="000C673C"/>
    <w:rsid w:val="000C69F8"/>
    <w:rsid w:val="000C6AFB"/>
    <w:rsid w:val="000C715D"/>
    <w:rsid w:val="000C71D9"/>
    <w:rsid w:val="000C7C3E"/>
    <w:rsid w:val="000D02B1"/>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B88"/>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74D1"/>
    <w:rsid w:val="0011089A"/>
    <w:rsid w:val="001115C0"/>
    <w:rsid w:val="001115F4"/>
    <w:rsid w:val="001118AA"/>
    <w:rsid w:val="001118FD"/>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1F0"/>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60A"/>
    <w:rsid w:val="001257E6"/>
    <w:rsid w:val="001274AC"/>
    <w:rsid w:val="001275E6"/>
    <w:rsid w:val="00127DE2"/>
    <w:rsid w:val="00127F28"/>
    <w:rsid w:val="001301E5"/>
    <w:rsid w:val="00130714"/>
    <w:rsid w:val="00130953"/>
    <w:rsid w:val="00130B7B"/>
    <w:rsid w:val="001315F0"/>
    <w:rsid w:val="00131683"/>
    <w:rsid w:val="00131783"/>
    <w:rsid w:val="00131AC6"/>
    <w:rsid w:val="001321CE"/>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3B5"/>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1A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1AD"/>
    <w:rsid w:val="00164646"/>
    <w:rsid w:val="001647FA"/>
    <w:rsid w:val="001649D4"/>
    <w:rsid w:val="00165089"/>
    <w:rsid w:val="00165137"/>
    <w:rsid w:val="00165B4A"/>
    <w:rsid w:val="0016604F"/>
    <w:rsid w:val="0016634F"/>
    <w:rsid w:val="001669F9"/>
    <w:rsid w:val="00166F17"/>
    <w:rsid w:val="0016700E"/>
    <w:rsid w:val="001670EC"/>
    <w:rsid w:val="0016711A"/>
    <w:rsid w:val="0016764C"/>
    <w:rsid w:val="00167709"/>
    <w:rsid w:val="00167EDB"/>
    <w:rsid w:val="00170397"/>
    <w:rsid w:val="001706E4"/>
    <w:rsid w:val="001708D0"/>
    <w:rsid w:val="00170AC7"/>
    <w:rsid w:val="00171944"/>
    <w:rsid w:val="00171A91"/>
    <w:rsid w:val="00171D7E"/>
    <w:rsid w:val="00171F14"/>
    <w:rsid w:val="0017226B"/>
    <w:rsid w:val="001722B4"/>
    <w:rsid w:val="0017253C"/>
    <w:rsid w:val="00172903"/>
    <w:rsid w:val="001729E1"/>
    <w:rsid w:val="00172B61"/>
    <w:rsid w:val="00172C20"/>
    <w:rsid w:val="00173869"/>
    <w:rsid w:val="001738A5"/>
    <w:rsid w:val="00173A0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4B"/>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5922"/>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E60"/>
    <w:rsid w:val="001C3474"/>
    <w:rsid w:val="001C3A3B"/>
    <w:rsid w:val="001C3A5F"/>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0A2"/>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18A"/>
    <w:rsid w:val="001F53A2"/>
    <w:rsid w:val="001F5AF6"/>
    <w:rsid w:val="001F5B32"/>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635"/>
    <w:rsid w:val="002058DC"/>
    <w:rsid w:val="00205AB2"/>
    <w:rsid w:val="00205AB8"/>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56"/>
    <w:rsid w:val="002109D5"/>
    <w:rsid w:val="00210A2E"/>
    <w:rsid w:val="00210C84"/>
    <w:rsid w:val="00210C91"/>
    <w:rsid w:val="00210F42"/>
    <w:rsid w:val="00211042"/>
    <w:rsid w:val="002112F9"/>
    <w:rsid w:val="00211345"/>
    <w:rsid w:val="00211390"/>
    <w:rsid w:val="002114FA"/>
    <w:rsid w:val="00211C1D"/>
    <w:rsid w:val="00211D31"/>
    <w:rsid w:val="00211DD9"/>
    <w:rsid w:val="002125B4"/>
    <w:rsid w:val="00212816"/>
    <w:rsid w:val="00212D30"/>
    <w:rsid w:val="002130BD"/>
    <w:rsid w:val="00213523"/>
    <w:rsid w:val="00213573"/>
    <w:rsid w:val="00213851"/>
    <w:rsid w:val="00214E0D"/>
    <w:rsid w:val="00215225"/>
    <w:rsid w:val="0021586D"/>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4C6"/>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764"/>
    <w:rsid w:val="00255B37"/>
    <w:rsid w:val="00255C71"/>
    <w:rsid w:val="00256F02"/>
    <w:rsid w:val="002571C8"/>
    <w:rsid w:val="002572F1"/>
    <w:rsid w:val="0025767C"/>
    <w:rsid w:val="00257A62"/>
    <w:rsid w:val="00260156"/>
    <w:rsid w:val="0026075E"/>
    <w:rsid w:val="00260FAD"/>
    <w:rsid w:val="002612A1"/>
    <w:rsid w:val="00261AC6"/>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44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3B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87E48"/>
    <w:rsid w:val="00290254"/>
    <w:rsid w:val="0029053D"/>
    <w:rsid w:val="0029178F"/>
    <w:rsid w:val="00291B01"/>
    <w:rsid w:val="00293504"/>
    <w:rsid w:val="00293605"/>
    <w:rsid w:val="00293983"/>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3DF4"/>
    <w:rsid w:val="002D425A"/>
    <w:rsid w:val="002D4322"/>
    <w:rsid w:val="002D4521"/>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2CE8"/>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C2"/>
    <w:rsid w:val="002F2318"/>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701"/>
    <w:rsid w:val="00302739"/>
    <w:rsid w:val="00302992"/>
    <w:rsid w:val="0030361B"/>
    <w:rsid w:val="00303FB7"/>
    <w:rsid w:val="003040A3"/>
    <w:rsid w:val="00304549"/>
    <w:rsid w:val="00304AC5"/>
    <w:rsid w:val="00304FCA"/>
    <w:rsid w:val="003065FB"/>
    <w:rsid w:val="003069A3"/>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C4F"/>
    <w:rsid w:val="003141C2"/>
    <w:rsid w:val="0031455E"/>
    <w:rsid w:val="00314629"/>
    <w:rsid w:val="0031599D"/>
    <w:rsid w:val="00315F72"/>
    <w:rsid w:val="00316072"/>
    <w:rsid w:val="00316265"/>
    <w:rsid w:val="00316A6F"/>
    <w:rsid w:val="00316C58"/>
    <w:rsid w:val="00316E46"/>
    <w:rsid w:val="00317050"/>
    <w:rsid w:val="00317614"/>
    <w:rsid w:val="00317884"/>
    <w:rsid w:val="003200D5"/>
    <w:rsid w:val="003204D4"/>
    <w:rsid w:val="00320B1B"/>
    <w:rsid w:val="003213DA"/>
    <w:rsid w:val="0032172E"/>
    <w:rsid w:val="00321822"/>
    <w:rsid w:val="00321977"/>
    <w:rsid w:val="00321B02"/>
    <w:rsid w:val="003222E4"/>
    <w:rsid w:val="00322A6A"/>
    <w:rsid w:val="00322BC3"/>
    <w:rsid w:val="00322E3B"/>
    <w:rsid w:val="00323FAD"/>
    <w:rsid w:val="00324731"/>
    <w:rsid w:val="003249F8"/>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4B0B"/>
    <w:rsid w:val="0034511B"/>
    <w:rsid w:val="00345C30"/>
    <w:rsid w:val="00345E1C"/>
    <w:rsid w:val="003471DC"/>
    <w:rsid w:val="0034745C"/>
    <w:rsid w:val="00347F2E"/>
    <w:rsid w:val="0035025F"/>
    <w:rsid w:val="003503F4"/>
    <w:rsid w:val="0035041A"/>
    <w:rsid w:val="003505AD"/>
    <w:rsid w:val="00350631"/>
    <w:rsid w:val="00350D46"/>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7C9"/>
    <w:rsid w:val="00356BE8"/>
    <w:rsid w:val="00356CEC"/>
    <w:rsid w:val="00357108"/>
    <w:rsid w:val="003572DE"/>
    <w:rsid w:val="00357659"/>
    <w:rsid w:val="00357712"/>
    <w:rsid w:val="00357C53"/>
    <w:rsid w:val="00357D8A"/>
    <w:rsid w:val="00357F31"/>
    <w:rsid w:val="0036012E"/>
    <w:rsid w:val="00360253"/>
    <w:rsid w:val="003604DB"/>
    <w:rsid w:val="0036056F"/>
    <w:rsid w:val="003617B5"/>
    <w:rsid w:val="0036185C"/>
    <w:rsid w:val="0036262C"/>
    <w:rsid w:val="00362C5A"/>
    <w:rsid w:val="00363A57"/>
    <w:rsid w:val="00364A63"/>
    <w:rsid w:val="00365044"/>
    <w:rsid w:val="00366D26"/>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054"/>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97D96"/>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A7D50"/>
    <w:rsid w:val="003B0299"/>
    <w:rsid w:val="003B0901"/>
    <w:rsid w:val="003B0B4D"/>
    <w:rsid w:val="003B1046"/>
    <w:rsid w:val="003B14B8"/>
    <w:rsid w:val="003B1575"/>
    <w:rsid w:val="003B188F"/>
    <w:rsid w:val="003B1CC2"/>
    <w:rsid w:val="003B21B1"/>
    <w:rsid w:val="003B2B79"/>
    <w:rsid w:val="003B4482"/>
    <w:rsid w:val="003B46CB"/>
    <w:rsid w:val="003B4B6D"/>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51E"/>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B8D"/>
    <w:rsid w:val="003D0D75"/>
    <w:rsid w:val="003D0E68"/>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1A6"/>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06C0"/>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2D2"/>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4A9"/>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9EF"/>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17"/>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6067"/>
    <w:rsid w:val="004961DB"/>
    <w:rsid w:val="0049653E"/>
    <w:rsid w:val="00496BEF"/>
    <w:rsid w:val="0049792C"/>
    <w:rsid w:val="004A019D"/>
    <w:rsid w:val="004A01E1"/>
    <w:rsid w:val="004A04CB"/>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C3F"/>
    <w:rsid w:val="004B45A2"/>
    <w:rsid w:val="004B4806"/>
    <w:rsid w:val="004B4A0F"/>
    <w:rsid w:val="004B4AA2"/>
    <w:rsid w:val="004B4C67"/>
    <w:rsid w:val="004B50E0"/>
    <w:rsid w:val="004B55EC"/>
    <w:rsid w:val="004B6301"/>
    <w:rsid w:val="004B6FFB"/>
    <w:rsid w:val="004B795F"/>
    <w:rsid w:val="004B7B36"/>
    <w:rsid w:val="004B7BA5"/>
    <w:rsid w:val="004C0346"/>
    <w:rsid w:val="004C03CC"/>
    <w:rsid w:val="004C0B5B"/>
    <w:rsid w:val="004C0F99"/>
    <w:rsid w:val="004C130D"/>
    <w:rsid w:val="004C1624"/>
    <w:rsid w:val="004C2371"/>
    <w:rsid w:val="004C2C4E"/>
    <w:rsid w:val="004C2F01"/>
    <w:rsid w:val="004C3472"/>
    <w:rsid w:val="004C34E8"/>
    <w:rsid w:val="004C373A"/>
    <w:rsid w:val="004C3B68"/>
    <w:rsid w:val="004C3C51"/>
    <w:rsid w:val="004C4384"/>
    <w:rsid w:val="004C47FE"/>
    <w:rsid w:val="004C4BCE"/>
    <w:rsid w:val="004C4BF3"/>
    <w:rsid w:val="004C4F33"/>
    <w:rsid w:val="004C521E"/>
    <w:rsid w:val="004C5C61"/>
    <w:rsid w:val="004C5EF0"/>
    <w:rsid w:val="004C63D6"/>
    <w:rsid w:val="004C640C"/>
    <w:rsid w:val="004C6521"/>
    <w:rsid w:val="004C660B"/>
    <w:rsid w:val="004C6627"/>
    <w:rsid w:val="004C6915"/>
    <w:rsid w:val="004C6D25"/>
    <w:rsid w:val="004C730E"/>
    <w:rsid w:val="004C7739"/>
    <w:rsid w:val="004C7BDF"/>
    <w:rsid w:val="004C7F41"/>
    <w:rsid w:val="004D0200"/>
    <w:rsid w:val="004D0CF0"/>
    <w:rsid w:val="004D0E42"/>
    <w:rsid w:val="004D14EC"/>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6040"/>
    <w:rsid w:val="004D68C0"/>
    <w:rsid w:val="004D6E0A"/>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4E6"/>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C94"/>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194E"/>
    <w:rsid w:val="00511E67"/>
    <w:rsid w:val="00512538"/>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DAD"/>
    <w:rsid w:val="00517F31"/>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60"/>
    <w:rsid w:val="0053217D"/>
    <w:rsid w:val="00532462"/>
    <w:rsid w:val="00532B16"/>
    <w:rsid w:val="00532C9D"/>
    <w:rsid w:val="00532DBB"/>
    <w:rsid w:val="00533215"/>
    <w:rsid w:val="005334E4"/>
    <w:rsid w:val="005338BD"/>
    <w:rsid w:val="0053394F"/>
    <w:rsid w:val="005347FB"/>
    <w:rsid w:val="005349EB"/>
    <w:rsid w:val="00534AA6"/>
    <w:rsid w:val="00534C83"/>
    <w:rsid w:val="00534E76"/>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578"/>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8B3"/>
    <w:rsid w:val="005809EB"/>
    <w:rsid w:val="00580E45"/>
    <w:rsid w:val="005815D2"/>
    <w:rsid w:val="005818D4"/>
    <w:rsid w:val="005819D7"/>
    <w:rsid w:val="00581F00"/>
    <w:rsid w:val="00581F40"/>
    <w:rsid w:val="00582143"/>
    <w:rsid w:val="00582921"/>
    <w:rsid w:val="005829CC"/>
    <w:rsid w:val="00582E3D"/>
    <w:rsid w:val="00583147"/>
    <w:rsid w:val="005836D0"/>
    <w:rsid w:val="00583C6C"/>
    <w:rsid w:val="00583E78"/>
    <w:rsid w:val="00584496"/>
    <w:rsid w:val="00584C8F"/>
    <w:rsid w:val="0058535D"/>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09E"/>
    <w:rsid w:val="005954F2"/>
    <w:rsid w:val="00595777"/>
    <w:rsid w:val="00595E99"/>
    <w:rsid w:val="00596308"/>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4D7"/>
    <w:rsid w:val="005A1D03"/>
    <w:rsid w:val="005A1DB5"/>
    <w:rsid w:val="005A2185"/>
    <w:rsid w:val="005A2229"/>
    <w:rsid w:val="005A24DB"/>
    <w:rsid w:val="005A2B7B"/>
    <w:rsid w:val="005A2CA1"/>
    <w:rsid w:val="005A2ED3"/>
    <w:rsid w:val="005A2F68"/>
    <w:rsid w:val="005A320D"/>
    <w:rsid w:val="005A36E3"/>
    <w:rsid w:val="005A3A31"/>
    <w:rsid w:val="005A3B1E"/>
    <w:rsid w:val="005A3C98"/>
    <w:rsid w:val="005A40D5"/>
    <w:rsid w:val="005A4999"/>
    <w:rsid w:val="005A4E38"/>
    <w:rsid w:val="005A50CE"/>
    <w:rsid w:val="005A5313"/>
    <w:rsid w:val="005A588D"/>
    <w:rsid w:val="005A59CF"/>
    <w:rsid w:val="005A6A3A"/>
    <w:rsid w:val="005A6FA1"/>
    <w:rsid w:val="005A7555"/>
    <w:rsid w:val="005A7F72"/>
    <w:rsid w:val="005B0B9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1C"/>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7F9"/>
    <w:rsid w:val="005E2E2C"/>
    <w:rsid w:val="005E2E84"/>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0BCC"/>
    <w:rsid w:val="00601072"/>
    <w:rsid w:val="0060144E"/>
    <w:rsid w:val="00601754"/>
    <w:rsid w:val="00601D4D"/>
    <w:rsid w:val="00601FCD"/>
    <w:rsid w:val="00602354"/>
    <w:rsid w:val="0060254B"/>
    <w:rsid w:val="0060268D"/>
    <w:rsid w:val="006039C5"/>
    <w:rsid w:val="00603B1B"/>
    <w:rsid w:val="00603FE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13A9"/>
    <w:rsid w:val="00612A46"/>
    <w:rsid w:val="00612C67"/>
    <w:rsid w:val="00612C73"/>
    <w:rsid w:val="00613036"/>
    <w:rsid w:val="006134CE"/>
    <w:rsid w:val="006138D8"/>
    <w:rsid w:val="00614064"/>
    <w:rsid w:val="006141D8"/>
    <w:rsid w:val="00614CB4"/>
    <w:rsid w:val="00614D1E"/>
    <w:rsid w:val="0061503A"/>
    <w:rsid w:val="0061524B"/>
    <w:rsid w:val="0061565F"/>
    <w:rsid w:val="00615BDB"/>
    <w:rsid w:val="00616885"/>
    <w:rsid w:val="00617081"/>
    <w:rsid w:val="0061717F"/>
    <w:rsid w:val="006171DC"/>
    <w:rsid w:val="006175CF"/>
    <w:rsid w:val="006178BC"/>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3976"/>
    <w:rsid w:val="00644102"/>
    <w:rsid w:val="00644200"/>
    <w:rsid w:val="0064428B"/>
    <w:rsid w:val="00644511"/>
    <w:rsid w:val="0064486C"/>
    <w:rsid w:val="00644BA9"/>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402E"/>
    <w:rsid w:val="006646F4"/>
    <w:rsid w:val="00665229"/>
    <w:rsid w:val="00665316"/>
    <w:rsid w:val="006654E8"/>
    <w:rsid w:val="0066568F"/>
    <w:rsid w:val="00665CCE"/>
    <w:rsid w:val="00666656"/>
    <w:rsid w:val="006672FC"/>
    <w:rsid w:val="00667A27"/>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749"/>
    <w:rsid w:val="006979DC"/>
    <w:rsid w:val="00697C2C"/>
    <w:rsid w:val="006A05EF"/>
    <w:rsid w:val="006A0942"/>
    <w:rsid w:val="006A10E4"/>
    <w:rsid w:val="006A15FA"/>
    <w:rsid w:val="006A18CF"/>
    <w:rsid w:val="006A18DD"/>
    <w:rsid w:val="006A2347"/>
    <w:rsid w:val="006A24B3"/>
    <w:rsid w:val="006A2D0E"/>
    <w:rsid w:val="006A2E66"/>
    <w:rsid w:val="006A3227"/>
    <w:rsid w:val="006A3396"/>
    <w:rsid w:val="006A3574"/>
    <w:rsid w:val="006A36F1"/>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244"/>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2BFC"/>
    <w:rsid w:val="006C375B"/>
    <w:rsid w:val="006C377A"/>
    <w:rsid w:val="006C3F40"/>
    <w:rsid w:val="006C4006"/>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2A8B"/>
    <w:rsid w:val="006D31AF"/>
    <w:rsid w:val="006D31DD"/>
    <w:rsid w:val="006D4875"/>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4C0F"/>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EA"/>
    <w:rsid w:val="006F1D86"/>
    <w:rsid w:val="006F1E9E"/>
    <w:rsid w:val="006F2230"/>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06F2"/>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7AB"/>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5F6"/>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673"/>
    <w:rsid w:val="00730EC7"/>
    <w:rsid w:val="0073128B"/>
    <w:rsid w:val="0073171A"/>
    <w:rsid w:val="00731A41"/>
    <w:rsid w:val="00731D37"/>
    <w:rsid w:val="00731E4B"/>
    <w:rsid w:val="00732321"/>
    <w:rsid w:val="00733315"/>
    <w:rsid w:val="007336B1"/>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0E55"/>
    <w:rsid w:val="0074108B"/>
    <w:rsid w:val="007420C9"/>
    <w:rsid w:val="00742235"/>
    <w:rsid w:val="00742695"/>
    <w:rsid w:val="00742A51"/>
    <w:rsid w:val="00742BFB"/>
    <w:rsid w:val="00742EC0"/>
    <w:rsid w:val="007431BB"/>
    <w:rsid w:val="00743757"/>
    <w:rsid w:val="00743867"/>
    <w:rsid w:val="00744055"/>
    <w:rsid w:val="007446EE"/>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4DA6"/>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156"/>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6D7"/>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6181"/>
    <w:rsid w:val="007861D1"/>
    <w:rsid w:val="00786272"/>
    <w:rsid w:val="00786402"/>
    <w:rsid w:val="007864B2"/>
    <w:rsid w:val="007864DF"/>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5CE"/>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252"/>
    <w:rsid w:val="007C64BC"/>
    <w:rsid w:val="007C6939"/>
    <w:rsid w:val="007C6941"/>
    <w:rsid w:val="007C6D8A"/>
    <w:rsid w:val="007C72DC"/>
    <w:rsid w:val="007C741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8C"/>
    <w:rsid w:val="007E0CCD"/>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5D79"/>
    <w:rsid w:val="007F6562"/>
    <w:rsid w:val="007F65F2"/>
    <w:rsid w:val="007F67B6"/>
    <w:rsid w:val="007F6C5E"/>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C26"/>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3F5"/>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466"/>
    <w:rsid w:val="00850AF7"/>
    <w:rsid w:val="0085130C"/>
    <w:rsid w:val="00851B22"/>
    <w:rsid w:val="008521C5"/>
    <w:rsid w:val="00852338"/>
    <w:rsid w:val="00852CA7"/>
    <w:rsid w:val="00852F3B"/>
    <w:rsid w:val="00853B2A"/>
    <w:rsid w:val="00853C45"/>
    <w:rsid w:val="00854075"/>
    <w:rsid w:val="00854090"/>
    <w:rsid w:val="008540E5"/>
    <w:rsid w:val="008545D6"/>
    <w:rsid w:val="00854983"/>
    <w:rsid w:val="00854B60"/>
    <w:rsid w:val="0085504F"/>
    <w:rsid w:val="00856301"/>
    <w:rsid w:val="00856562"/>
    <w:rsid w:val="008566E7"/>
    <w:rsid w:val="008569DF"/>
    <w:rsid w:val="00856E4A"/>
    <w:rsid w:val="00856FF3"/>
    <w:rsid w:val="0085722A"/>
    <w:rsid w:val="008577BE"/>
    <w:rsid w:val="008578A7"/>
    <w:rsid w:val="00857C34"/>
    <w:rsid w:val="00860315"/>
    <w:rsid w:val="0086037F"/>
    <w:rsid w:val="008610ED"/>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642"/>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111D"/>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23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141"/>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8BA"/>
    <w:rsid w:val="008C2BF3"/>
    <w:rsid w:val="008C3240"/>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9E0"/>
    <w:rsid w:val="008D3B20"/>
    <w:rsid w:val="008D3F21"/>
    <w:rsid w:val="008D4277"/>
    <w:rsid w:val="008D432C"/>
    <w:rsid w:val="008D4414"/>
    <w:rsid w:val="008D453F"/>
    <w:rsid w:val="008D508F"/>
    <w:rsid w:val="008D515B"/>
    <w:rsid w:val="008D538D"/>
    <w:rsid w:val="008D5391"/>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37E"/>
    <w:rsid w:val="009154BD"/>
    <w:rsid w:val="00915CD1"/>
    <w:rsid w:val="0091610F"/>
    <w:rsid w:val="009161BA"/>
    <w:rsid w:val="00916827"/>
    <w:rsid w:val="009204A6"/>
    <w:rsid w:val="00920FE4"/>
    <w:rsid w:val="00921140"/>
    <w:rsid w:val="009216BF"/>
    <w:rsid w:val="009218D2"/>
    <w:rsid w:val="00921A74"/>
    <w:rsid w:val="00921B52"/>
    <w:rsid w:val="00921BC8"/>
    <w:rsid w:val="00921C9F"/>
    <w:rsid w:val="00921ED5"/>
    <w:rsid w:val="00921FA1"/>
    <w:rsid w:val="009225B6"/>
    <w:rsid w:val="0092286C"/>
    <w:rsid w:val="00923151"/>
    <w:rsid w:val="00923825"/>
    <w:rsid w:val="00923ABA"/>
    <w:rsid w:val="00924108"/>
    <w:rsid w:val="0092434B"/>
    <w:rsid w:val="00924688"/>
    <w:rsid w:val="009247D8"/>
    <w:rsid w:val="00924F5D"/>
    <w:rsid w:val="0092507E"/>
    <w:rsid w:val="0092576E"/>
    <w:rsid w:val="00925836"/>
    <w:rsid w:val="00925DD1"/>
    <w:rsid w:val="009260EC"/>
    <w:rsid w:val="00926264"/>
    <w:rsid w:val="00926595"/>
    <w:rsid w:val="0092698B"/>
    <w:rsid w:val="009269EB"/>
    <w:rsid w:val="00926B75"/>
    <w:rsid w:val="00927211"/>
    <w:rsid w:val="009273A7"/>
    <w:rsid w:val="00927450"/>
    <w:rsid w:val="0092761D"/>
    <w:rsid w:val="00927752"/>
    <w:rsid w:val="0092786F"/>
    <w:rsid w:val="00930305"/>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663"/>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0CC"/>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BEC"/>
    <w:rsid w:val="00991F39"/>
    <w:rsid w:val="00992624"/>
    <w:rsid w:val="009927C4"/>
    <w:rsid w:val="009930C0"/>
    <w:rsid w:val="0099324C"/>
    <w:rsid w:val="00993542"/>
    <w:rsid w:val="00993627"/>
    <w:rsid w:val="00993658"/>
    <w:rsid w:val="0099367D"/>
    <w:rsid w:val="009936F0"/>
    <w:rsid w:val="00993720"/>
    <w:rsid w:val="00993DA5"/>
    <w:rsid w:val="00995360"/>
    <w:rsid w:val="009954AD"/>
    <w:rsid w:val="00995A42"/>
    <w:rsid w:val="00996546"/>
    <w:rsid w:val="00996A8B"/>
    <w:rsid w:val="00996C95"/>
    <w:rsid w:val="00996CD1"/>
    <w:rsid w:val="00996CD4"/>
    <w:rsid w:val="0099713E"/>
    <w:rsid w:val="0099731A"/>
    <w:rsid w:val="009979D6"/>
    <w:rsid w:val="00997CA3"/>
    <w:rsid w:val="009A0212"/>
    <w:rsid w:val="009A031F"/>
    <w:rsid w:val="009A041C"/>
    <w:rsid w:val="009A1103"/>
    <w:rsid w:val="009A1E02"/>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6E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40A"/>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853"/>
    <w:rsid w:val="00A35A0B"/>
    <w:rsid w:val="00A362CB"/>
    <w:rsid w:val="00A36694"/>
    <w:rsid w:val="00A3747D"/>
    <w:rsid w:val="00A37832"/>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478"/>
    <w:rsid w:val="00A70A35"/>
    <w:rsid w:val="00A70AA0"/>
    <w:rsid w:val="00A7141F"/>
    <w:rsid w:val="00A71A13"/>
    <w:rsid w:val="00A71D6B"/>
    <w:rsid w:val="00A71F1F"/>
    <w:rsid w:val="00A7242D"/>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2CC8"/>
    <w:rsid w:val="00A83030"/>
    <w:rsid w:val="00A831F0"/>
    <w:rsid w:val="00A834EC"/>
    <w:rsid w:val="00A83BF1"/>
    <w:rsid w:val="00A83C06"/>
    <w:rsid w:val="00A83D0B"/>
    <w:rsid w:val="00A84298"/>
    <w:rsid w:val="00A846BB"/>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5584"/>
    <w:rsid w:val="00AA5997"/>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03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5F9A"/>
    <w:rsid w:val="00AB642C"/>
    <w:rsid w:val="00AB675F"/>
    <w:rsid w:val="00AB7134"/>
    <w:rsid w:val="00AB76D5"/>
    <w:rsid w:val="00AB7787"/>
    <w:rsid w:val="00AB78AC"/>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C74FF"/>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C9"/>
    <w:rsid w:val="00AD732B"/>
    <w:rsid w:val="00AD75A6"/>
    <w:rsid w:val="00AD7927"/>
    <w:rsid w:val="00AE0B03"/>
    <w:rsid w:val="00AE0D23"/>
    <w:rsid w:val="00AE0E9E"/>
    <w:rsid w:val="00AE1418"/>
    <w:rsid w:val="00AE14B7"/>
    <w:rsid w:val="00AE1AF2"/>
    <w:rsid w:val="00AE1B0F"/>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34A"/>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773"/>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3E7D"/>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421"/>
    <w:rsid w:val="00B305B7"/>
    <w:rsid w:val="00B305C0"/>
    <w:rsid w:val="00B306BD"/>
    <w:rsid w:val="00B31E5F"/>
    <w:rsid w:val="00B32607"/>
    <w:rsid w:val="00B326BE"/>
    <w:rsid w:val="00B32821"/>
    <w:rsid w:val="00B32A1E"/>
    <w:rsid w:val="00B32CE3"/>
    <w:rsid w:val="00B33595"/>
    <w:rsid w:val="00B3396B"/>
    <w:rsid w:val="00B342B6"/>
    <w:rsid w:val="00B34886"/>
    <w:rsid w:val="00B3488B"/>
    <w:rsid w:val="00B34F35"/>
    <w:rsid w:val="00B3511C"/>
    <w:rsid w:val="00B3539A"/>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696"/>
    <w:rsid w:val="00B77D8A"/>
    <w:rsid w:val="00B8053A"/>
    <w:rsid w:val="00B8053B"/>
    <w:rsid w:val="00B80795"/>
    <w:rsid w:val="00B80C91"/>
    <w:rsid w:val="00B80F5B"/>
    <w:rsid w:val="00B81578"/>
    <w:rsid w:val="00B81684"/>
    <w:rsid w:val="00B817F4"/>
    <w:rsid w:val="00B8206A"/>
    <w:rsid w:val="00B821AB"/>
    <w:rsid w:val="00B826A1"/>
    <w:rsid w:val="00B830F7"/>
    <w:rsid w:val="00B8321E"/>
    <w:rsid w:val="00B8341E"/>
    <w:rsid w:val="00B83AC3"/>
    <w:rsid w:val="00B83B95"/>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2D8"/>
    <w:rsid w:val="00BA48E0"/>
    <w:rsid w:val="00BA5346"/>
    <w:rsid w:val="00BA54FB"/>
    <w:rsid w:val="00BA5C97"/>
    <w:rsid w:val="00BA5EFB"/>
    <w:rsid w:val="00BA6282"/>
    <w:rsid w:val="00BA659A"/>
    <w:rsid w:val="00BA68C1"/>
    <w:rsid w:val="00BA6CFD"/>
    <w:rsid w:val="00BA7423"/>
    <w:rsid w:val="00BA7541"/>
    <w:rsid w:val="00BA7688"/>
    <w:rsid w:val="00BA7EB0"/>
    <w:rsid w:val="00BB0227"/>
    <w:rsid w:val="00BB0495"/>
    <w:rsid w:val="00BB0528"/>
    <w:rsid w:val="00BB070E"/>
    <w:rsid w:val="00BB07DF"/>
    <w:rsid w:val="00BB0B3E"/>
    <w:rsid w:val="00BB0D75"/>
    <w:rsid w:val="00BB1299"/>
    <w:rsid w:val="00BB1317"/>
    <w:rsid w:val="00BB1779"/>
    <w:rsid w:val="00BB1966"/>
    <w:rsid w:val="00BB1B24"/>
    <w:rsid w:val="00BB1C4F"/>
    <w:rsid w:val="00BB1D50"/>
    <w:rsid w:val="00BB1FB6"/>
    <w:rsid w:val="00BB21CA"/>
    <w:rsid w:val="00BB225D"/>
    <w:rsid w:val="00BB3355"/>
    <w:rsid w:val="00BB365A"/>
    <w:rsid w:val="00BB3F4C"/>
    <w:rsid w:val="00BB3F8F"/>
    <w:rsid w:val="00BB424D"/>
    <w:rsid w:val="00BB4A42"/>
    <w:rsid w:val="00BB5321"/>
    <w:rsid w:val="00BB56F2"/>
    <w:rsid w:val="00BB56F3"/>
    <w:rsid w:val="00BB5C45"/>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A08"/>
    <w:rsid w:val="00BD2F55"/>
    <w:rsid w:val="00BD317C"/>
    <w:rsid w:val="00BD3837"/>
    <w:rsid w:val="00BD386B"/>
    <w:rsid w:val="00BD3C69"/>
    <w:rsid w:val="00BD3D7A"/>
    <w:rsid w:val="00BD544F"/>
    <w:rsid w:val="00BD559E"/>
    <w:rsid w:val="00BD55DA"/>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589"/>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83C"/>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CC6"/>
    <w:rsid w:val="00BF7D39"/>
    <w:rsid w:val="00BF7D43"/>
    <w:rsid w:val="00C00528"/>
    <w:rsid w:val="00C00E40"/>
    <w:rsid w:val="00C00F1A"/>
    <w:rsid w:val="00C010F5"/>
    <w:rsid w:val="00C0150C"/>
    <w:rsid w:val="00C01835"/>
    <w:rsid w:val="00C02192"/>
    <w:rsid w:val="00C023FA"/>
    <w:rsid w:val="00C02CDE"/>
    <w:rsid w:val="00C039B6"/>
    <w:rsid w:val="00C03B7B"/>
    <w:rsid w:val="00C03FE9"/>
    <w:rsid w:val="00C04803"/>
    <w:rsid w:val="00C04B2D"/>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D8D"/>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61BD"/>
    <w:rsid w:val="00C46B53"/>
    <w:rsid w:val="00C470AA"/>
    <w:rsid w:val="00C476C5"/>
    <w:rsid w:val="00C47AE8"/>
    <w:rsid w:val="00C47C46"/>
    <w:rsid w:val="00C47E06"/>
    <w:rsid w:val="00C508B7"/>
    <w:rsid w:val="00C51D11"/>
    <w:rsid w:val="00C5227A"/>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275"/>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D42"/>
    <w:rsid w:val="00C65F58"/>
    <w:rsid w:val="00C66571"/>
    <w:rsid w:val="00C666DB"/>
    <w:rsid w:val="00C667F6"/>
    <w:rsid w:val="00C66B89"/>
    <w:rsid w:val="00C66C34"/>
    <w:rsid w:val="00C67231"/>
    <w:rsid w:val="00C6737D"/>
    <w:rsid w:val="00C67851"/>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165"/>
    <w:rsid w:val="00C7731D"/>
    <w:rsid w:val="00C777D9"/>
    <w:rsid w:val="00C7799E"/>
    <w:rsid w:val="00C77A6F"/>
    <w:rsid w:val="00C77DF7"/>
    <w:rsid w:val="00C80547"/>
    <w:rsid w:val="00C8198E"/>
    <w:rsid w:val="00C819EE"/>
    <w:rsid w:val="00C81B30"/>
    <w:rsid w:val="00C82387"/>
    <w:rsid w:val="00C82A8A"/>
    <w:rsid w:val="00C845CF"/>
    <w:rsid w:val="00C84E61"/>
    <w:rsid w:val="00C84F50"/>
    <w:rsid w:val="00C8534D"/>
    <w:rsid w:val="00C85655"/>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BC0"/>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6FD9"/>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304"/>
    <w:rsid w:val="00D04FC8"/>
    <w:rsid w:val="00D05393"/>
    <w:rsid w:val="00D05FD4"/>
    <w:rsid w:val="00D06088"/>
    <w:rsid w:val="00D0675C"/>
    <w:rsid w:val="00D06800"/>
    <w:rsid w:val="00D069FB"/>
    <w:rsid w:val="00D06B22"/>
    <w:rsid w:val="00D06D2D"/>
    <w:rsid w:val="00D06DED"/>
    <w:rsid w:val="00D0735B"/>
    <w:rsid w:val="00D078A9"/>
    <w:rsid w:val="00D078C9"/>
    <w:rsid w:val="00D07DCA"/>
    <w:rsid w:val="00D105EB"/>
    <w:rsid w:val="00D10864"/>
    <w:rsid w:val="00D1093F"/>
    <w:rsid w:val="00D10B57"/>
    <w:rsid w:val="00D10BBA"/>
    <w:rsid w:val="00D10DEB"/>
    <w:rsid w:val="00D10F9A"/>
    <w:rsid w:val="00D11873"/>
    <w:rsid w:val="00D11C73"/>
    <w:rsid w:val="00D11CAB"/>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D9D"/>
    <w:rsid w:val="00D1617E"/>
    <w:rsid w:val="00D1624D"/>
    <w:rsid w:val="00D16BA8"/>
    <w:rsid w:val="00D174E5"/>
    <w:rsid w:val="00D17F37"/>
    <w:rsid w:val="00D200E8"/>
    <w:rsid w:val="00D20171"/>
    <w:rsid w:val="00D202D3"/>
    <w:rsid w:val="00D20C76"/>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934"/>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00"/>
    <w:rsid w:val="00DD2FE5"/>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15"/>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894"/>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630"/>
    <w:rsid w:val="00DF6824"/>
    <w:rsid w:val="00DF6869"/>
    <w:rsid w:val="00DF7226"/>
    <w:rsid w:val="00DF7AC3"/>
    <w:rsid w:val="00DF7BD2"/>
    <w:rsid w:val="00E004D1"/>
    <w:rsid w:val="00E00A07"/>
    <w:rsid w:val="00E00EFF"/>
    <w:rsid w:val="00E01120"/>
    <w:rsid w:val="00E013A4"/>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6928"/>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AE4"/>
    <w:rsid w:val="00E25F49"/>
    <w:rsid w:val="00E2617B"/>
    <w:rsid w:val="00E2690E"/>
    <w:rsid w:val="00E272FE"/>
    <w:rsid w:val="00E273EA"/>
    <w:rsid w:val="00E274A9"/>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565"/>
    <w:rsid w:val="00E4188E"/>
    <w:rsid w:val="00E41A3E"/>
    <w:rsid w:val="00E41D2F"/>
    <w:rsid w:val="00E42140"/>
    <w:rsid w:val="00E429F1"/>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65B"/>
    <w:rsid w:val="00E6000E"/>
    <w:rsid w:val="00E602C9"/>
    <w:rsid w:val="00E608B7"/>
    <w:rsid w:val="00E608EB"/>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51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91E"/>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217"/>
    <w:rsid w:val="00EB2435"/>
    <w:rsid w:val="00EB25B7"/>
    <w:rsid w:val="00EB269A"/>
    <w:rsid w:val="00EB2B2A"/>
    <w:rsid w:val="00EB338E"/>
    <w:rsid w:val="00EB3495"/>
    <w:rsid w:val="00EB35D4"/>
    <w:rsid w:val="00EB3953"/>
    <w:rsid w:val="00EB3CE0"/>
    <w:rsid w:val="00EB3DB0"/>
    <w:rsid w:val="00EB3F44"/>
    <w:rsid w:val="00EB4009"/>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4E8"/>
    <w:rsid w:val="00EC2C21"/>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C77F9"/>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1F35"/>
    <w:rsid w:val="00EE24B7"/>
    <w:rsid w:val="00EE2AAB"/>
    <w:rsid w:val="00EE2D67"/>
    <w:rsid w:val="00EE3203"/>
    <w:rsid w:val="00EE33A6"/>
    <w:rsid w:val="00EE3DCB"/>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956"/>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1DEC"/>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AC2"/>
    <w:rsid w:val="00F05EED"/>
    <w:rsid w:val="00F06048"/>
    <w:rsid w:val="00F06C99"/>
    <w:rsid w:val="00F06F02"/>
    <w:rsid w:val="00F10437"/>
    <w:rsid w:val="00F10465"/>
    <w:rsid w:val="00F10864"/>
    <w:rsid w:val="00F108F5"/>
    <w:rsid w:val="00F11399"/>
    <w:rsid w:val="00F11644"/>
    <w:rsid w:val="00F1165E"/>
    <w:rsid w:val="00F11CF5"/>
    <w:rsid w:val="00F124CB"/>
    <w:rsid w:val="00F12B3D"/>
    <w:rsid w:val="00F12D63"/>
    <w:rsid w:val="00F1403E"/>
    <w:rsid w:val="00F1415B"/>
    <w:rsid w:val="00F1476B"/>
    <w:rsid w:val="00F149F8"/>
    <w:rsid w:val="00F15838"/>
    <w:rsid w:val="00F15860"/>
    <w:rsid w:val="00F16BB1"/>
    <w:rsid w:val="00F16DD9"/>
    <w:rsid w:val="00F1734D"/>
    <w:rsid w:val="00F17432"/>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05F"/>
    <w:rsid w:val="00F2357F"/>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059"/>
    <w:rsid w:val="00F3167D"/>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6C94"/>
    <w:rsid w:val="00F36D44"/>
    <w:rsid w:val="00F370CB"/>
    <w:rsid w:val="00F377A2"/>
    <w:rsid w:val="00F377E1"/>
    <w:rsid w:val="00F37922"/>
    <w:rsid w:val="00F37AEF"/>
    <w:rsid w:val="00F4125D"/>
    <w:rsid w:val="00F41863"/>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160"/>
    <w:rsid w:val="00F622E3"/>
    <w:rsid w:val="00F62377"/>
    <w:rsid w:val="00F623B7"/>
    <w:rsid w:val="00F63289"/>
    <w:rsid w:val="00F63485"/>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3F5"/>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707"/>
    <w:rsid w:val="00F9093B"/>
    <w:rsid w:val="00F90BEE"/>
    <w:rsid w:val="00F90C86"/>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4AE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E66"/>
    <w:rsid w:val="00FD7F6A"/>
    <w:rsid w:val="00FE04B6"/>
    <w:rsid w:val="00FE05E5"/>
    <w:rsid w:val="00FE0657"/>
    <w:rsid w:val="00FE1AE2"/>
    <w:rsid w:val="00FE20AB"/>
    <w:rsid w:val="00FE22FE"/>
    <w:rsid w:val="00FE2B7B"/>
    <w:rsid w:val="00FE3100"/>
    <w:rsid w:val="00FE31F9"/>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00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377E1"/>
    <w:pPr>
      <w:pBdr>
        <w:top w:val="none" w:sz="0" w:space="0" w:color="auto"/>
      </w:pBdr>
      <w:spacing w:before="180"/>
      <w:ind w:left="0" w:firstLine="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3GPP Caption Table"/>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F377E1"/>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7006F2"/>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rsid w:val="007006F2"/>
    <w:rPr>
      <w:rFonts w:ascii="Times New Roman" w:eastAsia="Calibri" w:hAnsi="Times New Roman"/>
      <w:szCs w:val="22"/>
      <w:lang w:eastAsia="en-US"/>
    </w:rPr>
  </w:style>
  <w:style w:type="character" w:customStyle="1" w:styleId="ProposalChar">
    <w:name w:val="Proposal Char"/>
    <w:basedOn w:val="ListParagraphChar"/>
    <w:link w:val="Proposal"/>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3GPP Caption Table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ind w:left="714" w:hanging="357"/>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 w:type="paragraph" w:customStyle="1" w:styleId="References">
    <w:name w:val="References"/>
    <w:basedOn w:val="Normal"/>
    <w:rsid w:val="007006F2"/>
    <w:pPr>
      <w:numPr>
        <w:ilvl w:val="2"/>
        <w:numId w:val="9"/>
      </w:numPr>
      <w:overflowPunct/>
      <w:autoSpaceDE/>
      <w:autoSpaceDN/>
      <w:adjustRightInd/>
      <w:spacing w:after="0"/>
      <w:textAlignment w:val="auto"/>
    </w:pPr>
    <w:rPr>
      <w:rFonts w:eastAsia="Times New Roman"/>
      <w:szCs w:val="24"/>
    </w:rPr>
  </w:style>
  <w:style w:type="paragraph" w:customStyle="1" w:styleId="tablecell">
    <w:name w:val="tablecell"/>
    <w:basedOn w:val="Normal"/>
    <w:uiPriority w:val="99"/>
    <w:qFormat/>
    <w:rsid w:val="004A04CB"/>
    <w:pPr>
      <w:overflowPunct/>
      <w:snapToGrid w:val="0"/>
      <w:spacing w:before="40" w:after="40"/>
      <w:textAlignment w:val="auto"/>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2BA2"/>
    <w:rsid w:val="001824B7"/>
    <w:rsid w:val="001D19B9"/>
    <w:rsid w:val="001F5992"/>
    <w:rsid w:val="00203D1F"/>
    <w:rsid w:val="0025221E"/>
    <w:rsid w:val="00276A45"/>
    <w:rsid w:val="002A6228"/>
    <w:rsid w:val="002D53E2"/>
    <w:rsid w:val="002F5FAA"/>
    <w:rsid w:val="002F657B"/>
    <w:rsid w:val="00321E54"/>
    <w:rsid w:val="00337705"/>
    <w:rsid w:val="0037553D"/>
    <w:rsid w:val="003900AA"/>
    <w:rsid w:val="003E4262"/>
    <w:rsid w:val="003F2210"/>
    <w:rsid w:val="003F66E1"/>
    <w:rsid w:val="00407E31"/>
    <w:rsid w:val="0048152C"/>
    <w:rsid w:val="0048598D"/>
    <w:rsid w:val="004977CB"/>
    <w:rsid w:val="004B7469"/>
    <w:rsid w:val="004F291A"/>
    <w:rsid w:val="005040FD"/>
    <w:rsid w:val="005247F9"/>
    <w:rsid w:val="00570372"/>
    <w:rsid w:val="005753F5"/>
    <w:rsid w:val="005A26C6"/>
    <w:rsid w:val="005A450D"/>
    <w:rsid w:val="005B4ABE"/>
    <w:rsid w:val="006C535B"/>
    <w:rsid w:val="006D12F2"/>
    <w:rsid w:val="00717E92"/>
    <w:rsid w:val="007458D0"/>
    <w:rsid w:val="00765164"/>
    <w:rsid w:val="007A0D38"/>
    <w:rsid w:val="008179CE"/>
    <w:rsid w:val="00821D80"/>
    <w:rsid w:val="00844EC5"/>
    <w:rsid w:val="00874218"/>
    <w:rsid w:val="0087561F"/>
    <w:rsid w:val="00886685"/>
    <w:rsid w:val="008B41F5"/>
    <w:rsid w:val="008C2918"/>
    <w:rsid w:val="008D2A6A"/>
    <w:rsid w:val="008E7FF0"/>
    <w:rsid w:val="0091228F"/>
    <w:rsid w:val="00943380"/>
    <w:rsid w:val="0095350A"/>
    <w:rsid w:val="00997A41"/>
    <w:rsid w:val="009E096C"/>
    <w:rsid w:val="009F4378"/>
    <w:rsid w:val="00A06413"/>
    <w:rsid w:val="00A17DB2"/>
    <w:rsid w:val="00A36DF4"/>
    <w:rsid w:val="00AF095E"/>
    <w:rsid w:val="00B37061"/>
    <w:rsid w:val="00B51BF0"/>
    <w:rsid w:val="00B551EC"/>
    <w:rsid w:val="00B7228A"/>
    <w:rsid w:val="00B9632B"/>
    <w:rsid w:val="00BC1075"/>
    <w:rsid w:val="00BF1A13"/>
    <w:rsid w:val="00BF62C2"/>
    <w:rsid w:val="00C26E16"/>
    <w:rsid w:val="00CA564B"/>
    <w:rsid w:val="00D5690D"/>
    <w:rsid w:val="00DE6291"/>
    <w:rsid w:val="00E01672"/>
    <w:rsid w:val="00E56570"/>
    <w:rsid w:val="00E61BA5"/>
    <w:rsid w:val="00E943F5"/>
    <w:rsid w:val="00EE568E"/>
    <w:rsid w:val="00EF2925"/>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6411B7F-C1BA-455D-A972-287176FEFA2B}">
  <ds:schemaRefs>
    <ds:schemaRef ds:uri="http://schemas.openxmlformats.org/officeDocument/2006/bibliography"/>
  </ds:schemaRefs>
</ds:datastoreItem>
</file>

<file path=customXml/itemProps5.xml><?xml version="1.0" encoding="utf-8"?>
<ds:datastoreItem xmlns:ds="http://schemas.openxmlformats.org/officeDocument/2006/customXml" ds:itemID="{9081FDDA-BBB8-46A2-8BE4-FF220B6A3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5</Pages>
  <Words>1691</Words>
  <Characters>9640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DL quality reporting in Msg3 for eMTC</vt:lpstr>
    </vt:vector>
  </TitlesOfParts>
  <Company>Intel</Company>
  <LinksUpToDate>false</LinksUpToDate>
  <CharactersWithSpaces>11309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quality reporting in Msg3 for eMTC</dc:title>
  <dc:subject>R1-1810738</dc:subject>
  <dc:creator>Morozov, Gregory</dc:creator>
  <cp:keywords>CTPClassification=CTP_PUBLIC:VisualMarkings=, CTPClassification=CTP_NT</cp:keywords>
  <dc:description>Chengdu, China, October 8th – 12th, 2018</dc:description>
  <cp:lastModifiedBy>Chatterjee, Debdeep</cp:lastModifiedBy>
  <cp:revision>2</cp:revision>
  <cp:lastPrinted>2011-11-09T22:49:00Z</cp:lastPrinted>
  <dcterms:created xsi:type="dcterms:W3CDTF">2018-09-29T06:10:00Z</dcterms:created>
  <dcterms:modified xsi:type="dcterms:W3CDTF">2018-09-29T06:10:00Z</dcterms:modified>
  <cp:category>#94bis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5e80f636-927a-4706-ad44-9ab03fa0e742</vt:lpwstr>
  </property>
  <property fmtid="{D5CDD505-2E9C-101B-9397-08002B2CF9AE}" pid="4" name="CTP_TimeStamp">
    <vt:lpwstr>2018-09-28 16:26:31Z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